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05" w:rsidRPr="00085202" w:rsidRDefault="00E06565" w:rsidP="00BB4FD2">
      <w:pPr>
        <w:pStyle w:val="12"/>
        <w:spacing w:line="240" w:lineRule="auto"/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111125</wp:posOffset>
            </wp:positionV>
            <wp:extent cx="6141085" cy="1312545"/>
            <wp:effectExtent l="19050" t="0" r="0" b="0"/>
            <wp:wrapSquare wrapText="bothSides"/>
            <wp:docPr id="2" name="Рисунок 2" descr="Фирменный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ирменный блан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25" b="8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085" cy="131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2B05" w:rsidRPr="00085202">
        <w:t>Свидетельство № СРО-П-081-5406416880-00212-</w:t>
      </w:r>
      <w:r w:rsidR="00946C4C">
        <w:t>4</w:t>
      </w:r>
      <w:r w:rsidR="002F2B05" w:rsidRPr="00085202">
        <w:t xml:space="preserve"> от </w:t>
      </w:r>
      <w:r w:rsidR="00F36031">
        <w:t>0</w:t>
      </w:r>
      <w:r w:rsidR="00946C4C">
        <w:t>8</w:t>
      </w:r>
      <w:r w:rsidR="002F2B05" w:rsidRPr="00085202">
        <w:t>.</w:t>
      </w:r>
      <w:r w:rsidR="00946C4C">
        <w:t>12</w:t>
      </w:r>
      <w:r w:rsidR="002F2B05" w:rsidRPr="00085202">
        <w:t>.2010г.</w:t>
      </w:r>
    </w:p>
    <w:p w:rsidR="002F2B05" w:rsidRPr="00085202" w:rsidRDefault="002F2B05" w:rsidP="002F2B05">
      <w:pPr>
        <w:pStyle w:val="a0"/>
        <w:tabs>
          <w:tab w:val="left" w:pos="600"/>
        </w:tabs>
        <w:spacing w:after="120"/>
        <w:jc w:val="right"/>
        <w:rPr>
          <w:rFonts w:ascii="Times New Roman" w:hAnsi="Times New Roman"/>
          <w:b/>
          <w:bCs/>
          <w:sz w:val="22"/>
          <w:lang w:val="ru-RU"/>
        </w:rPr>
      </w:pPr>
    </w:p>
    <w:p w:rsidR="007E1929" w:rsidRDefault="007E1929" w:rsidP="007E1929">
      <w:pPr>
        <w:pStyle w:val="a0"/>
        <w:tabs>
          <w:tab w:val="left" w:pos="600"/>
        </w:tabs>
        <w:spacing w:after="120"/>
        <w:jc w:val="left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85202">
        <w:rPr>
          <w:rFonts w:ascii="Times New Roman" w:hAnsi="Times New Roman"/>
          <w:b/>
          <w:bCs/>
          <w:sz w:val="28"/>
          <w:szCs w:val="28"/>
          <w:lang w:val="ru-RU"/>
        </w:rPr>
        <w:t xml:space="preserve">Заказчик: </w:t>
      </w:r>
      <w:r w:rsidR="00ED5906">
        <w:rPr>
          <w:rFonts w:ascii="Times New Roman" w:hAnsi="Times New Roman"/>
          <w:b/>
          <w:bCs/>
          <w:sz w:val="28"/>
          <w:szCs w:val="28"/>
          <w:lang w:val="ru-RU"/>
        </w:rPr>
        <w:t>Муниципальное унитарное предприятие подсобное хозяйство «Волчанское»</w:t>
      </w:r>
    </w:p>
    <w:p w:rsidR="000335FB" w:rsidRDefault="00D528F3" w:rsidP="000335FB">
      <w:pPr>
        <w:pStyle w:val="a0"/>
        <w:tabs>
          <w:tab w:val="left" w:pos="600"/>
        </w:tabs>
        <w:spacing w:after="120" w:line="240" w:lineRule="auto"/>
        <w:rPr>
          <w:rFonts w:ascii="Times New Roman" w:hAnsi="Times New Roman"/>
          <w:b/>
          <w:bCs/>
          <w:sz w:val="40"/>
          <w:szCs w:val="40"/>
          <w:lang w:val="ru-RU"/>
        </w:rPr>
      </w:pPr>
      <w:r>
        <w:rPr>
          <w:rFonts w:ascii="Times New Roman" w:hAnsi="Times New Roman"/>
          <w:b/>
          <w:bCs/>
          <w:sz w:val="40"/>
          <w:szCs w:val="40"/>
          <w:lang w:val="ru-RU"/>
        </w:rPr>
        <w:t>Объект:</w:t>
      </w:r>
    </w:p>
    <w:p w:rsidR="000335FB" w:rsidRPr="000335FB" w:rsidRDefault="006A7509" w:rsidP="0067517B">
      <w:pPr>
        <w:pStyle w:val="a0"/>
        <w:tabs>
          <w:tab w:val="left" w:pos="720"/>
        </w:tabs>
        <w:spacing w:after="120" w:line="240" w:lineRule="auto"/>
        <w:ind w:left="540" w:hanging="360"/>
        <w:jc w:val="center"/>
        <w:rPr>
          <w:rFonts w:ascii="Times New Roman" w:hAnsi="Times New Roman"/>
          <w:b/>
          <w:bCs/>
          <w:sz w:val="32"/>
          <w:szCs w:val="32"/>
          <w:u w:val="single"/>
          <w:lang w:val="ru-RU"/>
        </w:rPr>
      </w:pPr>
      <w:r w:rsidRPr="006A7509">
        <w:rPr>
          <w:rFonts w:ascii="Times New Roman" w:hAnsi="Times New Roman"/>
          <w:b/>
          <w:bCs/>
          <w:sz w:val="32"/>
          <w:szCs w:val="32"/>
          <w:lang w:val="ru-RU"/>
        </w:rPr>
        <w:t xml:space="preserve">  </w:t>
      </w:r>
      <w:r w:rsidR="00ED5906">
        <w:rPr>
          <w:rFonts w:ascii="Times New Roman" w:hAnsi="Times New Roman"/>
          <w:b/>
          <w:bCs/>
          <w:sz w:val="32"/>
          <w:szCs w:val="32"/>
          <w:lang w:val="ru-RU"/>
        </w:rPr>
        <w:t>Реконструкция водопровод</w:t>
      </w:r>
      <w:r w:rsidR="00E757A9">
        <w:rPr>
          <w:rFonts w:ascii="Times New Roman" w:hAnsi="Times New Roman"/>
          <w:b/>
          <w:bCs/>
          <w:sz w:val="32"/>
          <w:szCs w:val="32"/>
          <w:lang w:val="ru-RU"/>
        </w:rPr>
        <w:t>а в д</w:t>
      </w:r>
      <w:proofErr w:type="gramStart"/>
      <w:r w:rsidR="00E757A9">
        <w:rPr>
          <w:rFonts w:ascii="Times New Roman" w:hAnsi="Times New Roman"/>
          <w:b/>
          <w:bCs/>
          <w:sz w:val="32"/>
          <w:szCs w:val="32"/>
          <w:lang w:val="ru-RU"/>
        </w:rPr>
        <w:t>.П</w:t>
      </w:r>
      <w:proofErr w:type="gramEnd"/>
      <w:r w:rsidR="00E757A9">
        <w:rPr>
          <w:rFonts w:ascii="Times New Roman" w:hAnsi="Times New Roman"/>
          <w:b/>
          <w:bCs/>
          <w:sz w:val="32"/>
          <w:szCs w:val="32"/>
          <w:lang w:val="ru-RU"/>
        </w:rPr>
        <w:t xml:space="preserve">леханово </w:t>
      </w:r>
      <w:proofErr w:type="spellStart"/>
      <w:r w:rsidRPr="006A7509">
        <w:rPr>
          <w:rFonts w:ascii="Times New Roman" w:hAnsi="Times New Roman"/>
          <w:b/>
          <w:bCs/>
          <w:sz w:val="32"/>
          <w:szCs w:val="32"/>
          <w:lang w:val="ru-RU"/>
        </w:rPr>
        <w:t>Доволенского</w:t>
      </w:r>
      <w:proofErr w:type="spellEnd"/>
      <w:r w:rsidRPr="006A7509">
        <w:rPr>
          <w:rFonts w:ascii="Times New Roman" w:hAnsi="Times New Roman"/>
          <w:b/>
          <w:bCs/>
          <w:sz w:val="32"/>
          <w:szCs w:val="32"/>
          <w:lang w:val="ru-RU"/>
        </w:rPr>
        <w:t xml:space="preserve"> района Новосибирской области </w:t>
      </w:r>
    </w:p>
    <w:p w:rsidR="009A1585" w:rsidRDefault="009A1585" w:rsidP="009A1585">
      <w:pPr>
        <w:ind w:firstLine="284"/>
        <w:jc w:val="center"/>
        <w:rPr>
          <w:rFonts w:ascii="Arial" w:hAnsi="Arial" w:cs="Arial"/>
          <w:sz w:val="44"/>
          <w:szCs w:val="44"/>
        </w:rPr>
      </w:pPr>
    </w:p>
    <w:p w:rsidR="009A1585" w:rsidRDefault="009A1585" w:rsidP="009A1585">
      <w:pPr>
        <w:ind w:firstLine="284"/>
        <w:jc w:val="center"/>
        <w:rPr>
          <w:rFonts w:ascii="Arial" w:hAnsi="Arial" w:cs="Arial"/>
          <w:sz w:val="44"/>
          <w:szCs w:val="44"/>
        </w:rPr>
      </w:pPr>
    </w:p>
    <w:p w:rsidR="009A1585" w:rsidRPr="009A1585" w:rsidRDefault="009A1585" w:rsidP="009A1585">
      <w:pPr>
        <w:ind w:firstLine="284"/>
        <w:jc w:val="center"/>
        <w:rPr>
          <w:b/>
          <w:sz w:val="44"/>
          <w:szCs w:val="44"/>
        </w:rPr>
      </w:pPr>
      <w:r w:rsidRPr="009A1585">
        <w:rPr>
          <w:b/>
          <w:sz w:val="44"/>
          <w:szCs w:val="44"/>
        </w:rPr>
        <w:t>С</w:t>
      </w:r>
      <w:r w:rsidR="00B445BC">
        <w:rPr>
          <w:b/>
          <w:sz w:val="44"/>
          <w:szCs w:val="44"/>
        </w:rPr>
        <w:t>метный раздел</w:t>
      </w:r>
    </w:p>
    <w:p w:rsidR="009A1585" w:rsidRPr="00BF3C87" w:rsidRDefault="009A1585" w:rsidP="009A1585">
      <w:pPr>
        <w:ind w:firstLine="284"/>
        <w:jc w:val="center"/>
        <w:rPr>
          <w:rFonts w:ascii="Arial" w:hAnsi="Arial" w:cs="Arial"/>
        </w:rPr>
      </w:pPr>
      <w:r w:rsidRPr="00BF3C87">
        <w:rPr>
          <w:rFonts w:ascii="Arial" w:hAnsi="Arial" w:cs="Arial"/>
        </w:rPr>
        <w:t>сводная смета, локальные сметы на отдельные виды работ и затрат</w:t>
      </w:r>
    </w:p>
    <w:p w:rsidR="00E36A20" w:rsidRDefault="00E36A20" w:rsidP="00E36A20">
      <w:pPr>
        <w:spacing w:line="360" w:lineRule="auto"/>
        <w:jc w:val="center"/>
        <w:rPr>
          <w:b/>
          <w:sz w:val="32"/>
          <w:szCs w:val="32"/>
        </w:rPr>
      </w:pPr>
    </w:p>
    <w:p w:rsidR="00385B61" w:rsidRPr="00385B61" w:rsidRDefault="00385B61" w:rsidP="00385B61">
      <w:pPr>
        <w:spacing w:line="360" w:lineRule="auto"/>
        <w:jc w:val="right"/>
        <w:rPr>
          <w:b/>
          <w:sz w:val="32"/>
          <w:szCs w:val="32"/>
        </w:rPr>
      </w:pPr>
      <w:r w:rsidRPr="00385B61">
        <w:rPr>
          <w:b/>
          <w:bCs/>
          <w:sz w:val="32"/>
          <w:szCs w:val="32"/>
        </w:rPr>
        <w:t>шифр Н.</w:t>
      </w:r>
      <w:r w:rsidR="006A7509">
        <w:rPr>
          <w:b/>
          <w:bCs/>
          <w:sz w:val="32"/>
          <w:szCs w:val="32"/>
        </w:rPr>
        <w:t>Дов</w:t>
      </w:r>
      <w:proofErr w:type="gramStart"/>
      <w:r w:rsidRPr="00385B61">
        <w:rPr>
          <w:b/>
          <w:bCs/>
          <w:sz w:val="32"/>
          <w:szCs w:val="32"/>
        </w:rPr>
        <w:t>.</w:t>
      </w:r>
      <w:r w:rsidR="00E757A9">
        <w:rPr>
          <w:b/>
          <w:bCs/>
          <w:sz w:val="32"/>
          <w:szCs w:val="32"/>
        </w:rPr>
        <w:t>П</w:t>
      </w:r>
      <w:proofErr w:type="gramEnd"/>
      <w:r w:rsidR="00E757A9">
        <w:rPr>
          <w:b/>
          <w:bCs/>
          <w:sz w:val="32"/>
          <w:szCs w:val="32"/>
        </w:rPr>
        <w:t>л</w:t>
      </w:r>
      <w:r w:rsidRPr="00385B61">
        <w:rPr>
          <w:b/>
          <w:bCs/>
          <w:sz w:val="32"/>
          <w:szCs w:val="32"/>
        </w:rPr>
        <w:t>-</w:t>
      </w:r>
      <w:r w:rsidR="00E757A9">
        <w:rPr>
          <w:b/>
          <w:bCs/>
          <w:sz w:val="32"/>
          <w:szCs w:val="32"/>
        </w:rPr>
        <w:t>34</w:t>
      </w:r>
      <w:r w:rsidRPr="00385B61">
        <w:rPr>
          <w:b/>
          <w:bCs/>
          <w:sz w:val="32"/>
          <w:szCs w:val="32"/>
        </w:rPr>
        <w:t>/1</w:t>
      </w:r>
      <w:r w:rsidR="000A69A3">
        <w:rPr>
          <w:b/>
          <w:bCs/>
          <w:sz w:val="32"/>
          <w:szCs w:val="32"/>
        </w:rPr>
        <w:t>1</w:t>
      </w:r>
      <w:r w:rsidRPr="00385B61">
        <w:rPr>
          <w:b/>
          <w:bCs/>
          <w:sz w:val="32"/>
          <w:szCs w:val="32"/>
        </w:rPr>
        <w:t>.СМ</w:t>
      </w:r>
    </w:p>
    <w:p w:rsidR="00EE5D03" w:rsidRDefault="00EE5D03" w:rsidP="00E36A20">
      <w:pPr>
        <w:spacing w:line="360" w:lineRule="auto"/>
        <w:jc w:val="center"/>
        <w:rPr>
          <w:b/>
          <w:sz w:val="32"/>
          <w:szCs w:val="32"/>
        </w:rPr>
      </w:pPr>
    </w:p>
    <w:p w:rsidR="00385B61" w:rsidRDefault="00385B61" w:rsidP="00E36A20">
      <w:pPr>
        <w:spacing w:line="360" w:lineRule="auto"/>
        <w:jc w:val="center"/>
        <w:rPr>
          <w:b/>
          <w:sz w:val="32"/>
          <w:szCs w:val="32"/>
        </w:rPr>
      </w:pPr>
    </w:p>
    <w:p w:rsidR="002F2B05" w:rsidRPr="00E36A20" w:rsidRDefault="00E36A20" w:rsidP="00E36A20">
      <w:pPr>
        <w:spacing w:line="360" w:lineRule="auto"/>
        <w:jc w:val="center"/>
        <w:rPr>
          <w:b/>
          <w:sz w:val="32"/>
          <w:szCs w:val="32"/>
        </w:rPr>
      </w:pPr>
      <w:r w:rsidRPr="00E36A20">
        <w:rPr>
          <w:b/>
          <w:sz w:val="32"/>
          <w:szCs w:val="32"/>
        </w:rPr>
        <w:t>Директор ООО «</w:t>
      </w:r>
      <w:proofErr w:type="spellStart"/>
      <w:smartTag w:uri="urn:schemas-microsoft-com:office:smarttags" w:element="PersonName">
        <w:r w:rsidRPr="00E36A20">
          <w:rPr>
            <w:b/>
            <w:sz w:val="32"/>
            <w:szCs w:val="32"/>
          </w:rPr>
          <w:t>Сибстрин</w:t>
        </w:r>
      </w:smartTag>
      <w:proofErr w:type="spellEnd"/>
      <w:r w:rsidRPr="00E36A20">
        <w:rPr>
          <w:b/>
          <w:sz w:val="32"/>
          <w:szCs w:val="32"/>
        </w:rPr>
        <w:t xml:space="preserve">» </w:t>
      </w:r>
      <w:r>
        <w:rPr>
          <w:b/>
          <w:sz w:val="32"/>
          <w:szCs w:val="32"/>
        </w:rPr>
        <w:t xml:space="preserve"> </w:t>
      </w:r>
      <w:r w:rsidRPr="00E36A20">
        <w:rPr>
          <w:b/>
          <w:sz w:val="32"/>
          <w:szCs w:val="32"/>
        </w:rPr>
        <w:t xml:space="preserve">                                      А.Н.Ельников</w:t>
      </w:r>
    </w:p>
    <w:p w:rsidR="0063023A" w:rsidRDefault="0063023A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55297D" w:rsidRDefault="0055297D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67517B" w:rsidRDefault="0067517B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67517B" w:rsidRDefault="0067517B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A07111" w:rsidRDefault="00A07111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BD4DB8" w:rsidRDefault="00BD4DB8" w:rsidP="002F2B05">
      <w:pPr>
        <w:spacing w:line="360" w:lineRule="auto"/>
        <w:jc w:val="center"/>
        <w:rPr>
          <w:b/>
          <w:bCs/>
          <w:sz w:val="22"/>
          <w:szCs w:val="22"/>
        </w:rPr>
      </w:pPr>
    </w:p>
    <w:p w:rsidR="00D528F3" w:rsidRDefault="002F2B05" w:rsidP="00D528F3">
      <w:pPr>
        <w:spacing w:line="360" w:lineRule="auto"/>
        <w:jc w:val="center"/>
        <w:rPr>
          <w:b/>
          <w:bCs/>
          <w:sz w:val="22"/>
          <w:szCs w:val="22"/>
        </w:rPr>
      </w:pPr>
      <w:r w:rsidRPr="00085202">
        <w:rPr>
          <w:b/>
          <w:bCs/>
          <w:sz w:val="22"/>
          <w:szCs w:val="22"/>
        </w:rPr>
        <w:t>г. НОВОСИБИРСК</w:t>
      </w:r>
      <w:r w:rsidR="00382724">
        <w:rPr>
          <w:b/>
          <w:bCs/>
          <w:sz w:val="22"/>
          <w:szCs w:val="22"/>
        </w:rPr>
        <w:t>-201</w:t>
      </w:r>
      <w:r w:rsidR="0063023A">
        <w:rPr>
          <w:b/>
          <w:bCs/>
          <w:sz w:val="22"/>
          <w:szCs w:val="22"/>
        </w:rPr>
        <w:t>1</w:t>
      </w:r>
    </w:p>
    <w:p w:rsidR="00AC7C6A" w:rsidRDefault="00AC7C6A" w:rsidP="00B445BC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A07111" w:rsidRDefault="00A07111" w:rsidP="00E757A9">
      <w:pPr>
        <w:spacing w:line="360" w:lineRule="auto"/>
        <w:rPr>
          <w:b/>
          <w:bCs/>
          <w:caps/>
          <w:sz w:val="28"/>
          <w:szCs w:val="28"/>
        </w:rPr>
      </w:pPr>
    </w:p>
    <w:p w:rsidR="00AC7C6A" w:rsidRDefault="00AC7C6A" w:rsidP="00B445BC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:rsidR="00B445BC" w:rsidRPr="00D557CD" w:rsidRDefault="00B445BC" w:rsidP="00B445BC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D557CD">
        <w:rPr>
          <w:b/>
          <w:bCs/>
          <w:caps/>
          <w:sz w:val="28"/>
          <w:szCs w:val="28"/>
        </w:rPr>
        <w:t>СОдержание</w:t>
      </w:r>
    </w:p>
    <w:p w:rsidR="00B445BC" w:rsidRPr="00D557CD" w:rsidRDefault="00B445BC" w:rsidP="00B445BC">
      <w:pPr>
        <w:pStyle w:val="a0"/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Сметного раздела</w:t>
      </w:r>
    </w:p>
    <w:tbl>
      <w:tblPr>
        <w:tblW w:w="9672" w:type="dxa"/>
        <w:tblInd w:w="1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2"/>
        <w:gridCol w:w="5140"/>
        <w:gridCol w:w="2880"/>
      </w:tblGrid>
      <w:tr w:rsidR="00B445BC" w:rsidRPr="00F806E0" w:rsidTr="00B34705">
        <w:trPr>
          <w:trHeight w:hRule="exact" w:val="712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806E0" w:rsidRDefault="00B445BC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3E3F06" w:rsidRDefault="00B445BC" w:rsidP="003E3F06">
            <w:pPr>
              <w:pStyle w:val="a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3F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5BC" w:rsidRPr="003E3F06" w:rsidRDefault="003E3F06" w:rsidP="003E3F06">
            <w:pPr>
              <w:pStyle w:val="a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Страница</w:t>
            </w:r>
          </w:p>
        </w:tc>
      </w:tr>
      <w:tr w:rsidR="00B445BC" w:rsidRPr="00F806E0" w:rsidTr="00B34705">
        <w:trPr>
          <w:trHeight w:hRule="exact" w:val="712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B42C3" w:rsidRDefault="003E3F06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FB42C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B445BC" w:rsidRDefault="00B445BC" w:rsidP="00B34705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Пояснительная записка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5BC" w:rsidRPr="00B445BC" w:rsidRDefault="003E3F06" w:rsidP="003E3F06">
            <w:pPr>
              <w:pStyle w:val="a0"/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</w:t>
            </w:r>
          </w:p>
        </w:tc>
      </w:tr>
      <w:tr w:rsidR="00B445BC" w:rsidRPr="00F806E0" w:rsidTr="000335FB">
        <w:trPr>
          <w:trHeight w:hRule="exact" w:val="1309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B42C3" w:rsidRDefault="003E3F06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FB42C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0335FB" w:rsidRDefault="00B445BC" w:rsidP="00B34705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Сводный сметный расчет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стоимости строительства</w:t>
            </w:r>
            <w:r w:rsidR="00FB42C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текущих ценах</w:t>
            </w:r>
            <w:r w:rsidR="000335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5BC" w:rsidRPr="00F806E0" w:rsidRDefault="00B445BC" w:rsidP="003E3F06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043F90" w:rsidRPr="00F806E0" w:rsidTr="00097706">
        <w:trPr>
          <w:trHeight w:hRule="exact" w:val="2010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3F90" w:rsidRPr="00FB42C3" w:rsidRDefault="00F835D9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3F90" w:rsidRPr="00B445BC" w:rsidRDefault="004010E4" w:rsidP="00250823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Локальный сметный расчет №02-0</w:t>
            </w:r>
            <w:r w:rsidR="000A69A3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-01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Реконструкция </w:t>
            </w:r>
            <w:r w:rsidR="00097706">
              <w:rPr>
                <w:rFonts w:ascii="Times New Roman" w:hAnsi="Times New Roman"/>
                <w:sz w:val="28"/>
                <w:szCs w:val="28"/>
                <w:lang w:val="ru-RU"/>
              </w:rPr>
              <w:t>водопровод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0977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в д</w:t>
            </w:r>
            <w:proofErr w:type="gramStart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.П</w:t>
            </w:r>
            <w:proofErr w:type="gramEnd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леханово </w:t>
            </w:r>
            <w:proofErr w:type="spellStart"/>
            <w:r w:rsidR="00097706">
              <w:rPr>
                <w:rFonts w:ascii="Times New Roman" w:hAnsi="Times New Roman"/>
                <w:sz w:val="28"/>
                <w:szCs w:val="28"/>
                <w:lang w:val="ru-RU"/>
              </w:rPr>
              <w:t>Доволенского</w:t>
            </w:r>
            <w:proofErr w:type="spellEnd"/>
            <w:r w:rsidR="000977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Новосибирской области </w:t>
            </w:r>
            <w:r w:rsidR="007948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протяженностью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1742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</w:t>
            </w:r>
            <w:r w:rsidR="000A69A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3F90" w:rsidRPr="00F806E0" w:rsidRDefault="00043F90" w:rsidP="003E3F06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043F90" w:rsidRPr="00F806E0" w:rsidTr="00B34705">
        <w:trPr>
          <w:trHeight w:hRule="exact" w:val="712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3F90" w:rsidRPr="00FB42C3" w:rsidRDefault="003F3EDE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3F90" w:rsidRPr="00B445BC" w:rsidRDefault="004010E4" w:rsidP="00B34705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Сметный расчет №2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(расчет командировочных расходов)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3F90" w:rsidRPr="00F806E0" w:rsidRDefault="00AC7C6A" w:rsidP="003E3F06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5</w:t>
            </w:r>
          </w:p>
        </w:tc>
      </w:tr>
      <w:tr w:rsidR="000A69A3" w:rsidRPr="00F806E0" w:rsidTr="00B34705">
        <w:trPr>
          <w:trHeight w:hRule="exact" w:val="712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69A3" w:rsidRPr="000A69A3" w:rsidRDefault="000A69A3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0A69A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69A3" w:rsidRPr="00F806E0" w:rsidRDefault="000A69A3" w:rsidP="000A69A3">
            <w:pPr>
              <w:pStyle w:val="a0"/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B445BC">
              <w:rPr>
                <w:rFonts w:ascii="Times New Roman" w:hAnsi="Times New Roman"/>
                <w:sz w:val="28"/>
                <w:szCs w:val="28"/>
                <w:lang w:val="ru-RU"/>
              </w:rPr>
              <w:t>Сводный сметный расчет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стоимости строительства в ценах 2001 года.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9A3" w:rsidRPr="00F806E0" w:rsidRDefault="000A69A3" w:rsidP="003E3F06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B445BC" w:rsidRPr="00F806E0" w:rsidTr="00B34705">
        <w:trPr>
          <w:trHeight w:hRule="exact" w:val="712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806E0" w:rsidRDefault="00B445BC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806E0" w:rsidRDefault="00B445BC" w:rsidP="00B34705">
            <w:pPr>
              <w:pStyle w:val="a0"/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F806E0">
              <w:rPr>
                <w:rFonts w:ascii="Times New Roman" w:hAnsi="Times New Roman"/>
                <w:b/>
                <w:sz w:val="28"/>
                <w:szCs w:val="28"/>
              </w:rPr>
              <w:t>Приложения: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5BC" w:rsidRPr="00F806E0" w:rsidRDefault="00B445BC" w:rsidP="003E3F06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B445BC" w:rsidRPr="00F806E0" w:rsidTr="000A69A3">
        <w:trPr>
          <w:trHeight w:hRule="exact" w:val="1205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806E0" w:rsidRDefault="00B445BC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B445BC" w:rsidRDefault="003040CE" w:rsidP="00250823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Смета№1 на проектные работы (Приложение №2 к договору №Н.Дов</w:t>
            </w:r>
            <w:proofErr w:type="gramStart"/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/11 от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.0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.2011г.)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28C7" w:rsidRDefault="00A328C7" w:rsidP="00802EC0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B445BC" w:rsidRPr="00F806E0" w:rsidRDefault="00802EC0" w:rsidP="00802EC0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копи</w:t>
            </w:r>
            <w:r w:rsidR="00ED0E7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</w:t>
            </w:r>
          </w:p>
          <w:p w:rsidR="00B445BC" w:rsidRPr="00F806E0" w:rsidRDefault="00B445BC" w:rsidP="00B34705">
            <w:pPr>
              <w:pStyle w:val="a0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B445BC" w:rsidRPr="00F806E0" w:rsidRDefault="00B445BC" w:rsidP="00B34705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</w:tr>
      <w:tr w:rsidR="00B445BC" w:rsidRPr="00F806E0" w:rsidTr="000A69A3">
        <w:trPr>
          <w:trHeight w:hRule="exact" w:val="1548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F806E0" w:rsidRDefault="00B445BC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445BC" w:rsidRPr="00B445BC" w:rsidRDefault="003040CE" w:rsidP="00250823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Смета №2 на инженерно-гео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дезические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изыскания (Приложение №2 к договору №Н.Дов</w:t>
            </w:r>
            <w:proofErr w:type="gramStart"/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/11 от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.0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.2011г.)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45BC" w:rsidRPr="00F806E0" w:rsidRDefault="00B445BC" w:rsidP="00B34705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806E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копи</w:t>
            </w:r>
            <w:r w:rsidR="00ED0E7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</w:t>
            </w:r>
          </w:p>
        </w:tc>
      </w:tr>
      <w:tr w:rsidR="000A69A3" w:rsidRPr="00F806E0" w:rsidTr="000A69A3">
        <w:trPr>
          <w:trHeight w:hRule="exact" w:val="1273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69A3" w:rsidRPr="00F806E0" w:rsidRDefault="000A69A3" w:rsidP="00B34705">
            <w:pPr>
              <w:tabs>
                <w:tab w:val="left" w:pos="771"/>
              </w:tabs>
              <w:ind w:left="14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A69A3" w:rsidRDefault="003040CE" w:rsidP="00250823">
            <w:pPr>
              <w:pStyle w:val="a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Смета №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инженерно-гео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логические изыскания 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(Приложение №2 к договору №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Н.Дов</w:t>
            </w:r>
            <w:proofErr w:type="gramStart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.П</w:t>
            </w:r>
            <w:proofErr w:type="gramEnd"/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л-34/11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 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.0</w:t>
            </w:r>
            <w:r w:rsidR="00250823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3040CE">
              <w:rPr>
                <w:rFonts w:ascii="Times New Roman" w:hAnsi="Times New Roman"/>
                <w:sz w:val="28"/>
                <w:szCs w:val="28"/>
                <w:lang w:val="ru-RU"/>
              </w:rPr>
              <w:t>.2011г.)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69A3" w:rsidRPr="00F806E0" w:rsidRDefault="00A328C7" w:rsidP="00B34705">
            <w:pPr>
              <w:pStyle w:val="a0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806E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копи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</w:t>
            </w:r>
          </w:p>
        </w:tc>
      </w:tr>
    </w:tbl>
    <w:p w:rsidR="00B445BC" w:rsidRDefault="00B445BC" w:rsidP="002E052C">
      <w:pPr>
        <w:jc w:val="center"/>
        <w:rPr>
          <w:b/>
          <w:sz w:val="28"/>
          <w:szCs w:val="28"/>
        </w:rPr>
      </w:pPr>
    </w:p>
    <w:p w:rsidR="00B445BC" w:rsidRDefault="00B445BC" w:rsidP="002E052C">
      <w:pPr>
        <w:jc w:val="center"/>
        <w:rPr>
          <w:b/>
          <w:sz w:val="28"/>
          <w:szCs w:val="28"/>
        </w:rPr>
      </w:pPr>
    </w:p>
    <w:p w:rsidR="00F835D9" w:rsidRDefault="00F835D9" w:rsidP="002E052C">
      <w:pPr>
        <w:jc w:val="center"/>
        <w:rPr>
          <w:b/>
          <w:sz w:val="28"/>
          <w:szCs w:val="28"/>
        </w:rPr>
      </w:pPr>
    </w:p>
    <w:p w:rsidR="003040CE" w:rsidRDefault="003040CE" w:rsidP="002E052C">
      <w:pPr>
        <w:jc w:val="center"/>
        <w:rPr>
          <w:b/>
          <w:sz w:val="28"/>
          <w:szCs w:val="28"/>
        </w:rPr>
      </w:pPr>
    </w:p>
    <w:p w:rsidR="003040CE" w:rsidRDefault="003040CE" w:rsidP="002E052C">
      <w:pPr>
        <w:jc w:val="center"/>
        <w:rPr>
          <w:b/>
          <w:sz w:val="28"/>
          <w:szCs w:val="28"/>
        </w:rPr>
      </w:pPr>
    </w:p>
    <w:p w:rsidR="003040CE" w:rsidRDefault="003040CE" w:rsidP="002E052C">
      <w:pPr>
        <w:jc w:val="center"/>
        <w:rPr>
          <w:b/>
          <w:sz w:val="28"/>
          <w:szCs w:val="28"/>
        </w:rPr>
      </w:pPr>
    </w:p>
    <w:p w:rsidR="00172648" w:rsidRDefault="00172648" w:rsidP="002E052C">
      <w:pPr>
        <w:jc w:val="center"/>
        <w:rPr>
          <w:b/>
          <w:sz w:val="28"/>
          <w:szCs w:val="28"/>
        </w:rPr>
      </w:pPr>
    </w:p>
    <w:p w:rsidR="002E052C" w:rsidRPr="00C00D48" w:rsidRDefault="002E052C" w:rsidP="00C00D48">
      <w:pPr>
        <w:spacing w:line="360" w:lineRule="auto"/>
        <w:jc w:val="center"/>
        <w:rPr>
          <w:b/>
          <w:sz w:val="28"/>
          <w:szCs w:val="28"/>
        </w:rPr>
      </w:pPr>
      <w:r w:rsidRPr="00C00D48">
        <w:rPr>
          <w:b/>
          <w:sz w:val="28"/>
          <w:szCs w:val="28"/>
        </w:rPr>
        <w:t>Пояснительная записка</w:t>
      </w:r>
    </w:p>
    <w:p w:rsidR="00551EFE" w:rsidRPr="00DA0D44" w:rsidRDefault="00551EFE" w:rsidP="0019300E">
      <w:pPr>
        <w:spacing w:line="360" w:lineRule="auto"/>
        <w:ind w:firstLine="709"/>
        <w:jc w:val="both"/>
        <w:rPr>
          <w:sz w:val="28"/>
          <w:szCs w:val="28"/>
        </w:rPr>
      </w:pPr>
      <w:r w:rsidRPr="00551EFE">
        <w:rPr>
          <w:sz w:val="28"/>
          <w:szCs w:val="28"/>
        </w:rPr>
        <w:t>Настоящая с</w:t>
      </w:r>
      <w:r>
        <w:rPr>
          <w:sz w:val="28"/>
          <w:szCs w:val="28"/>
        </w:rPr>
        <w:t xml:space="preserve">метная документация </w:t>
      </w:r>
      <w:r w:rsidR="00DA0D44">
        <w:rPr>
          <w:sz w:val="28"/>
          <w:szCs w:val="28"/>
        </w:rPr>
        <w:t xml:space="preserve">разработана для объекта </w:t>
      </w:r>
      <w:r w:rsidR="00DA0D44" w:rsidRPr="00DA0D44">
        <w:rPr>
          <w:sz w:val="28"/>
          <w:szCs w:val="28"/>
        </w:rPr>
        <w:t>«</w:t>
      </w:r>
      <w:r w:rsidR="009A1306">
        <w:rPr>
          <w:b/>
          <w:bCs/>
          <w:sz w:val="28"/>
          <w:szCs w:val="28"/>
          <w:lang w:eastAsia="en-US"/>
        </w:rPr>
        <w:t>Реконструкция</w:t>
      </w:r>
      <w:r w:rsidR="003040CE">
        <w:rPr>
          <w:b/>
          <w:bCs/>
          <w:sz w:val="28"/>
          <w:szCs w:val="28"/>
          <w:lang w:eastAsia="en-US"/>
        </w:rPr>
        <w:t xml:space="preserve"> водопровод</w:t>
      </w:r>
      <w:r w:rsidR="009A1306">
        <w:rPr>
          <w:b/>
          <w:bCs/>
          <w:sz w:val="28"/>
          <w:szCs w:val="28"/>
          <w:lang w:eastAsia="en-US"/>
        </w:rPr>
        <w:t>а в д</w:t>
      </w:r>
      <w:proofErr w:type="gramStart"/>
      <w:r w:rsidR="009A1306">
        <w:rPr>
          <w:b/>
          <w:bCs/>
          <w:sz w:val="28"/>
          <w:szCs w:val="28"/>
          <w:lang w:eastAsia="en-US"/>
        </w:rPr>
        <w:t>.П</w:t>
      </w:r>
      <w:proofErr w:type="gramEnd"/>
      <w:r w:rsidR="009A1306">
        <w:rPr>
          <w:b/>
          <w:bCs/>
          <w:sz w:val="28"/>
          <w:szCs w:val="28"/>
          <w:lang w:eastAsia="en-US"/>
        </w:rPr>
        <w:t xml:space="preserve">леханово </w:t>
      </w:r>
      <w:proofErr w:type="spellStart"/>
      <w:r w:rsidR="009A1306">
        <w:rPr>
          <w:b/>
          <w:bCs/>
          <w:sz w:val="28"/>
          <w:szCs w:val="28"/>
          <w:lang w:eastAsia="en-US"/>
        </w:rPr>
        <w:t>Доволенского</w:t>
      </w:r>
      <w:proofErr w:type="spellEnd"/>
      <w:r w:rsidR="009A1306">
        <w:rPr>
          <w:b/>
          <w:bCs/>
          <w:sz w:val="28"/>
          <w:szCs w:val="28"/>
          <w:lang w:eastAsia="en-US"/>
        </w:rPr>
        <w:t xml:space="preserve"> района Новосибирской области</w:t>
      </w:r>
      <w:r w:rsidR="00DA0D44">
        <w:rPr>
          <w:b/>
          <w:bCs/>
          <w:sz w:val="28"/>
          <w:szCs w:val="28"/>
          <w:lang w:eastAsia="en-US"/>
        </w:rPr>
        <w:t>».</w:t>
      </w:r>
      <w:r w:rsidR="00DA0D44" w:rsidRPr="00DA0D44">
        <w:rPr>
          <w:sz w:val="28"/>
          <w:szCs w:val="28"/>
        </w:rPr>
        <w:t xml:space="preserve"> </w:t>
      </w:r>
    </w:p>
    <w:p w:rsidR="002E052C" w:rsidRPr="00C00D48" w:rsidRDefault="00C00D48" w:rsidP="00DA0D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</w:t>
      </w:r>
      <w:r w:rsidR="00A67EFB">
        <w:rPr>
          <w:sz w:val="28"/>
          <w:szCs w:val="28"/>
        </w:rPr>
        <w:t xml:space="preserve">реконструируемого </w:t>
      </w:r>
      <w:r>
        <w:rPr>
          <w:sz w:val="28"/>
          <w:szCs w:val="28"/>
        </w:rPr>
        <w:t xml:space="preserve">водопровода </w:t>
      </w:r>
      <w:r w:rsidR="00A67EFB">
        <w:rPr>
          <w:sz w:val="28"/>
          <w:szCs w:val="28"/>
        </w:rPr>
        <w:t xml:space="preserve">по проекту </w:t>
      </w:r>
      <w:r w:rsidR="00DA0D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A925C9">
        <w:rPr>
          <w:sz w:val="28"/>
          <w:szCs w:val="28"/>
        </w:rPr>
        <w:t>1</w:t>
      </w:r>
      <w:r w:rsidR="003040CE">
        <w:rPr>
          <w:sz w:val="28"/>
          <w:szCs w:val="28"/>
        </w:rPr>
        <w:t> </w:t>
      </w:r>
      <w:r w:rsidR="00A925C9">
        <w:rPr>
          <w:sz w:val="28"/>
          <w:szCs w:val="28"/>
        </w:rPr>
        <w:t>742</w:t>
      </w:r>
      <w:r w:rsidR="003040CE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</w:p>
    <w:p w:rsidR="00C00D48" w:rsidRDefault="00C00D48" w:rsidP="00C00D48">
      <w:pPr>
        <w:spacing w:line="360" w:lineRule="auto"/>
        <w:ind w:firstLine="708"/>
        <w:jc w:val="both"/>
        <w:rPr>
          <w:sz w:val="28"/>
          <w:szCs w:val="28"/>
        </w:rPr>
      </w:pPr>
      <w:r w:rsidRPr="003A1AFC">
        <w:rPr>
          <w:sz w:val="28"/>
          <w:szCs w:val="28"/>
        </w:rPr>
        <w:t xml:space="preserve">Сметная документация составлена </w:t>
      </w:r>
      <w:proofErr w:type="gramStart"/>
      <w:r w:rsidRPr="003A1AFC">
        <w:rPr>
          <w:sz w:val="28"/>
          <w:szCs w:val="28"/>
        </w:rPr>
        <w:t>на весь проектный объем работ в соответствии с методическими указаниями по определению стоимости строительной продукции на территории</w:t>
      </w:r>
      <w:proofErr w:type="gramEnd"/>
      <w:r w:rsidRPr="003A1AFC">
        <w:rPr>
          <w:sz w:val="28"/>
          <w:szCs w:val="28"/>
        </w:rPr>
        <w:t xml:space="preserve"> РФ (МДС</w:t>
      </w:r>
      <w:r>
        <w:rPr>
          <w:sz w:val="28"/>
          <w:szCs w:val="28"/>
        </w:rPr>
        <w:t xml:space="preserve"> </w:t>
      </w:r>
      <w:r w:rsidRPr="003A1AFC">
        <w:rPr>
          <w:sz w:val="28"/>
          <w:szCs w:val="28"/>
        </w:rPr>
        <w:t>81-35.2004).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>Сметная документация выполнена в соответствии с МДС 81-35.2004 в программе «Гранд-СМЕТА».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 xml:space="preserve">Стоимость строительно-монтажных работ определена </w:t>
      </w:r>
      <w:r>
        <w:rPr>
          <w:color w:val="000000"/>
          <w:sz w:val="28"/>
          <w:szCs w:val="28"/>
        </w:rPr>
        <w:t>для зоны №</w:t>
      </w:r>
      <w:r w:rsidR="003040C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Новосибирской области </w:t>
      </w:r>
      <w:proofErr w:type="gramStart"/>
      <w:r w:rsidRPr="00B8415C">
        <w:rPr>
          <w:color w:val="000000"/>
          <w:sz w:val="28"/>
          <w:szCs w:val="28"/>
        </w:rPr>
        <w:t>по</w:t>
      </w:r>
      <w:proofErr w:type="gramEnd"/>
      <w:r w:rsidRPr="00B8415C">
        <w:rPr>
          <w:color w:val="000000"/>
          <w:sz w:val="28"/>
          <w:szCs w:val="28"/>
        </w:rPr>
        <w:t>: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>-   территориальным единичным расценкам на строительные работы ТСНБ-2001(редакция 2010г.);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>-   территориальным единичным расценкам на ремонтно-строительные работы ТЕРр-2001(редакция 2010г.);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>-   территориальным ценникам на строительные материалы и конструкции;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>-   индексы цен в строительстве по НСО, выпуск №1, июнь 2011г.</w:t>
      </w:r>
    </w:p>
    <w:p w:rsidR="00D026BE" w:rsidRDefault="00D026BE" w:rsidP="00D026B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 xml:space="preserve">Норма накладных расходов определена по видам работ от фонда оплаты труда </w:t>
      </w:r>
      <w:r>
        <w:rPr>
          <w:color w:val="000000"/>
          <w:sz w:val="28"/>
          <w:szCs w:val="28"/>
        </w:rPr>
        <w:t xml:space="preserve">с применением, </w:t>
      </w:r>
      <w:r w:rsidRPr="00B8415C">
        <w:rPr>
          <w:color w:val="000000"/>
          <w:sz w:val="28"/>
          <w:szCs w:val="28"/>
        </w:rPr>
        <w:t>согласно</w:t>
      </w:r>
      <w:r>
        <w:rPr>
          <w:color w:val="000000"/>
          <w:sz w:val="28"/>
          <w:szCs w:val="28"/>
        </w:rPr>
        <w:t xml:space="preserve"> письму 41099-КК/08 от 06.12.2010г.  в текущем уровне цен к нормативам накладных расходов,</w:t>
      </w:r>
      <w:r w:rsidRPr="00B8415C">
        <w:rPr>
          <w:color w:val="000000"/>
          <w:sz w:val="28"/>
          <w:szCs w:val="28"/>
        </w:rPr>
        <w:t xml:space="preserve"> понижающего коэффициента 0,</w:t>
      </w:r>
      <w:r>
        <w:rPr>
          <w:color w:val="000000"/>
          <w:sz w:val="28"/>
          <w:szCs w:val="28"/>
        </w:rPr>
        <w:t>85</w:t>
      </w:r>
      <w:r w:rsidRPr="00B8415C">
        <w:rPr>
          <w:color w:val="000000"/>
          <w:sz w:val="28"/>
          <w:szCs w:val="28"/>
        </w:rPr>
        <w:t xml:space="preserve"> к сборникам ТЕР</w:t>
      </w:r>
      <w:r>
        <w:rPr>
          <w:color w:val="000000"/>
          <w:sz w:val="28"/>
          <w:szCs w:val="28"/>
        </w:rPr>
        <w:t xml:space="preserve">. </w:t>
      </w:r>
    </w:p>
    <w:p w:rsidR="00AC7C6A" w:rsidRDefault="00AC7C6A" w:rsidP="00D026B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26BE" w:rsidRDefault="00D026BE" w:rsidP="00D026B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8415C">
        <w:rPr>
          <w:color w:val="000000"/>
          <w:sz w:val="28"/>
          <w:szCs w:val="28"/>
        </w:rPr>
        <w:t>орма сметной прибыли определена от фонда оплаты труда по видам работ согласно МДС 81-25.2001, с применен</w:t>
      </w:r>
      <w:r>
        <w:rPr>
          <w:color w:val="000000"/>
          <w:sz w:val="28"/>
          <w:szCs w:val="28"/>
        </w:rPr>
        <w:t xml:space="preserve">ием понижающего коэффициента 0,8, согласно письму </w:t>
      </w:r>
      <w:proofErr w:type="spellStart"/>
      <w:r>
        <w:rPr>
          <w:color w:val="000000"/>
          <w:sz w:val="28"/>
          <w:szCs w:val="28"/>
        </w:rPr>
        <w:t>Росстроя</w:t>
      </w:r>
      <w:proofErr w:type="spellEnd"/>
      <w:r>
        <w:rPr>
          <w:color w:val="000000"/>
          <w:sz w:val="28"/>
          <w:szCs w:val="28"/>
        </w:rPr>
        <w:t xml:space="preserve"> от 18.11.2004г</w:t>
      </w:r>
      <w:r w:rsidR="003C015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№АП-5536/06.</w:t>
      </w:r>
      <w:r w:rsidRPr="00B8415C">
        <w:rPr>
          <w:color w:val="000000"/>
          <w:sz w:val="28"/>
          <w:szCs w:val="28"/>
        </w:rPr>
        <w:t xml:space="preserve"> </w:t>
      </w:r>
    </w:p>
    <w:p w:rsidR="00AC7C6A" w:rsidRDefault="00AC7C6A" w:rsidP="00D026B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A0D44" w:rsidRPr="00B8415C" w:rsidRDefault="00DA0D44" w:rsidP="00DA0D44">
      <w:pPr>
        <w:spacing w:line="360" w:lineRule="auto"/>
        <w:ind w:firstLine="709"/>
        <w:jc w:val="both"/>
        <w:rPr>
          <w:sz w:val="28"/>
          <w:szCs w:val="28"/>
        </w:rPr>
      </w:pPr>
      <w:r w:rsidRPr="00B8415C">
        <w:rPr>
          <w:color w:val="000000"/>
          <w:sz w:val="28"/>
          <w:szCs w:val="28"/>
        </w:rPr>
        <w:t xml:space="preserve">Затраты по главе 8 «Временные здания и сооружения» приняты согласно ГСН-81-05-01-2001 п.4.1.1. с поправочным коэффициентом </w:t>
      </w:r>
      <w:r w:rsidRPr="00B8415C">
        <w:rPr>
          <w:sz w:val="28"/>
          <w:szCs w:val="28"/>
        </w:rPr>
        <w:t>на капитальный ремонт 0,8 в соответствии с п.2.1.</w:t>
      </w:r>
      <w:r w:rsidRPr="00B8415C">
        <w:rPr>
          <w:color w:val="000000"/>
          <w:sz w:val="28"/>
          <w:szCs w:val="28"/>
        </w:rPr>
        <w:t xml:space="preserve"> ГСН-81-05-01-2001.</w:t>
      </w:r>
    </w:p>
    <w:p w:rsidR="00DA0D44" w:rsidRPr="00B8415C" w:rsidRDefault="00DA0D44" w:rsidP="00DA0D4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8415C">
        <w:rPr>
          <w:color w:val="000000"/>
          <w:sz w:val="28"/>
          <w:szCs w:val="28"/>
        </w:rPr>
        <w:t xml:space="preserve">Затраты по главе 10 «Содержание службы заказчика. Строительный контроль» приняты </w:t>
      </w:r>
      <w:proofErr w:type="gramStart"/>
      <w:r w:rsidRPr="00B8415C">
        <w:rPr>
          <w:color w:val="000000"/>
          <w:sz w:val="28"/>
          <w:szCs w:val="28"/>
        </w:rPr>
        <w:t xml:space="preserve">согласно </w:t>
      </w:r>
      <w:r w:rsidR="00D026BE">
        <w:rPr>
          <w:color w:val="000000"/>
          <w:sz w:val="28"/>
          <w:szCs w:val="28"/>
        </w:rPr>
        <w:t>П</w:t>
      </w:r>
      <w:r w:rsidRPr="00B8415C">
        <w:rPr>
          <w:color w:val="000000"/>
          <w:sz w:val="28"/>
          <w:szCs w:val="28"/>
        </w:rPr>
        <w:t>риказ</w:t>
      </w:r>
      <w:r w:rsidR="00D026BE">
        <w:rPr>
          <w:color w:val="000000"/>
          <w:sz w:val="28"/>
          <w:szCs w:val="28"/>
        </w:rPr>
        <w:t>а</w:t>
      </w:r>
      <w:proofErr w:type="gramEnd"/>
      <w:r w:rsidRPr="00B8415C">
        <w:rPr>
          <w:color w:val="000000"/>
          <w:sz w:val="28"/>
          <w:szCs w:val="28"/>
        </w:rPr>
        <w:t xml:space="preserve"> Д</w:t>
      </w:r>
      <w:r w:rsidR="00D026BE">
        <w:rPr>
          <w:color w:val="000000"/>
          <w:sz w:val="28"/>
          <w:szCs w:val="28"/>
        </w:rPr>
        <w:t>епартамента строительства  и ЖКХ НСО №77</w:t>
      </w:r>
      <w:r w:rsidRPr="00B8415C">
        <w:rPr>
          <w:color w:val="000000"/>
          <w:sz w:val="28"/>
          <w:szCs w:val="28"/>
        </w:rPr>
        <w:t xml:space="preserve"> от </w:t>
      </w:r>
      <w:r w:rsidR="00D026BE">
        <w:rPr>
          <w:color w:val="000000"/>
          <w:sz w:val="28"/>
          <w:szCs w:val="28"/>
        </w:rPr>
        <w:t>14.05.2010</w:t>
      </w:r>
      <w:r w:rsidRPr="00B8415C">
        <w:rPr>
          <w:color w:val="000000"/>
          <w:sz w:val="28"/>
          <w:szCs w:val="28"/>
        </w:rPr>
        <w:t xml:space="preserve">года в размере </w:t>
      </w:r>
      <w:r w:rsidR="00D026BE" w:rsidRPr="00853CF8">
        <w:rPr>
          <w:color w:val="000000" w:themeColor="text1"/>
          <w:sz w:val="28"/>
          <w:szCs w:val="28"/>
        </w:rPr>
        <w:t>1</w:t>
      </w:r>
      <w:r w:rsidRPr="00853CF8">
        <w:rPr>
          <w:color w:val="000000" w:themeColor="text1"/>
          <w:sz w:val="28"/>
          <w:szCs w:val="28"/>
        </w:rPr>
        <w:t>,</w:t>
      </w:r>
      <w:r w:rsidR="00D026BE" w:rsidRPr="00853CF8">
        <w:rPr>
          <w:color w:val="000000" w:themeColor="text1"/>
          <w:sz w:val="28"/>
          <w:szCs w:val="28"/>
        </w:rPr>
        <w:t>8</w:t>
      </w:r>
      <w:r w:rsidRPr="00853CF8">
        <w:rPr>
          <w:color w:val="000000" w:themeColor="text1"/>
          <w:sz w:val="28"/>
          <w:szCs w:val="28"/>
        </w:rPr>
        <w:t>% по</w:t>
      </w:r>
      <w:r w:rsidRPr="00B8415C">
        <w:rPr>
          <w:color w:val="000000"/>
          <w:sz w:val="28"/>
          <w:szCs w:val="28"/>
        </w:rPr>
        <w:t xml:space="preserve"> итогу глав 2-9</w:t>
      </w:r>
      <w:r w:rsidR="00D026BE">
        <w:rPr>
          <w:color w:val="000000"/>
          <w:sz w:val="28"/>
          <w:szCs w:val="28"/>
        </w:rPr>
        <w:t xml:space="preserve"> и 12</w:t>
      </w:r>
      <w:r w:rsidRPr="00B8415C">
        <w:rPr>
          <w:color w:val="000000"/>
          <w:sz w:val="28"/>
          <w:szCs w:val="28"/>
        </w:rPr>
        <w:t xml:space="preserve"> сводного сметного расчета</w:t>
      </w:r>
      <w:r w:rsidR="00D026BE">
        <w:rPr>
          <w:color w:val="000000"/>
          <w:sz w:val="28"/>
          <w:szCs w:val="28"/>
        </w:rPr>
        <w:t xml:space="preserve"> с применением понижающего коэффициента 0,7</w:t>
      </w:r>
      <w:r w:rsidRPr="00B8415C">
        <w:rPr>
          <w:color w:val="000000"/>
          <w:sz w:val="28"/>
          <w:szCs w:val="28"/>
        </w:rPr>
        <w:t>.</w:t>
      </w:r>
    </w:p>
    <w:p w:rsidR="00C00D48" w:rsidRPr="003A1AFC" w:rsidRDefault="00C00D48" w:rsidP="00C00D48">
      <w:pPr>
        <w:spacing w:line="360" w:lineRule="auto"/>
        <w:ind w:firstLine="708"/>
        <w:jc w:val="both"/>
        <w:rPr>
          <w:sz w:val="28"/>
          <w:szCs w:val="28"/>
        </w:rPr>
      </w:pPr>
      <w:r w:rsidRPr="003A1AFC">
        <w:rPr>
          <w:sz w:val="28"/>
          <w:szCs w:val="28"/>
        </w:rPr>
        <w:t>В сводном сметном расчете учтены затраты на временные сооружения, непредвиденные расходы и прочие работы и затраты по нормативам, утвержденным Госстроем России.</w:t>
      </w:r>
    </w:p>
    <w:p w:rsidR="00C00D48" w:rsidRDefault="00C00D48" w:rsidP="00C00D48">
      <w:pPr>
        <w:spacing w:line="360" w:lineRule="auto"/>
        <w:jc w:val="both"/>
        <w:rPr>
          <w:sz w:val="28"/>
          <w:szCs w:val="28"/>
        </w:rPr>
      </w:pPr>
      <w:r w:rsidRPr="003A1AFC">
        <w:rPr>
          <w:sz w:val="28"/>
          <w:szCs w:val="28"/>
        </w:rPr>
        <w:tab/>
        <w:t xml:space="preserve">Сводный сметный расчет составлен </w:t>
      </w:r>
      <w:r>
        <w:rPr>
          <w:sz w:val="28"/>
          <w:szCs w:val="28"/>
        </w:rPr>
        <w:t xml:space="preserve">в двух уровнях цен: </w:t>
      </w:r>
      <w:r w:rsidR="0028170D" w:rsidRPr="0028170D">
        <w:rPr>
          <w:sz w:val="28"/>
          <w:szCs w:val="28"/>
        </w:rPr>
        <w:t>в ценах 2001г</w:t>
      </w:r>
      <w:proofErr w:type="gramStart"/>
      <w:r w:rsidR="0028170D" w:rsidRPr="0028170D">
        <w:rPr>
          <w:sz w:val="28"/>
          <w:szCs w:val="28"/>
        </w:rPr>
        <w:t>.(</w:t>
      </w:r>
      <w:proofErr w:type="gramEnd"/>
      <w:r w:rsidR="0028170D" w:rsidRPr="0028170D">
        <w:rPr>
          <w:sz w:val="28"/>
          <w:szCs w:val="28"/>
        </w:rPr>
        <w:t>редакция 20</w:t>
      </w:r>
      <w:r w:rsidR="00DA0D44">
        <w:rPr>
          <w:sz w:val="28"/>
          <w:szCs w:val="28"/>
        </w:rPr>
        <w:t>10</w:t>
      </w:r>
      <w:r w:rsidR="0028170D" w:rsidRPr="0028170D">
        <w:rPr>
          <w:sz w:val="28"/>
          <w:szCs w:val="28"/>
        </w:rPr>
        <w:t xml:space="preserve">г.) и пересчитан в текущий уровень по состоянию на </w:t>
      </w:r>
      <w:r w:rsidR="003040CE">
        <w:rPr>
          <w:sz w:val="28"/>
          <w:szCs w:val="28"/>
        </w:rPr>
        <w:t xml:space="preserve">4 </w:t>
      </w:r>
      <w:r w:rsidR="0028170D" w:rsidRPr="0028170D">
        <w:rPr>
          <w:sz w:val="28"/>
          <w:szCs w:val="28"/>
        </w:rPr>
        <w:t>квартал</w:t>
      </w:r>
      <w:r w:rsidR="0028170D">
        <w:rPr>
          <w:sz w:val="28"/>
          <w:szCs w:val="28"/>
        </w:rPr>
        <w:t xml:space="preserve"> 2011 года с применением индекс</w:t>
      </w:r>
      <w:r w:rsidR="00DA0D44">
        <w:rPr>
          <w:sz w:val="28"/>
          <w:szCs w:val="28"/>
        </w:rPr>
        <w:t>ов</w:t>
      </w:r>
      <w:r w:rsidR="0028170D" w:rsidRPr="0028170D">
        <w:rPr>
          <w:sz w:val="28"/>
          <w:szCs w:val="28"/>
        </w:rPr>
        <w:t xml:space="preserve"> пересчета</w:t>
      </w:r>
      <w:r w:rsidR="00DA0D44">
        <w:rPr>
          <w:sz w:val="28"/>
          <w:szCs w:val="28"/>
        </w:rPr>
        <w:t xml:space="preserve"> по Сборнику индексов </w:t>
      </w:r>
      <w:r w:rsidR="0039490F">
        <w:rPr>
          <w:sz w:val="28"/>
          <w:szCs w:val="28"/>
        </w:rPr>
        <w:t>цен в строительстве Выпуск №1,</w:t>
      </w:r>
      <w:r w:rsidR="00DA0D44">
        <w:rPr>
          <w:sz w:val="28"/>
          <w:szCs w:val="28"/>
        </w:rPr>
        <w:t xml:space="preserve"> июн</w:t>
      </w:r>
      <w:r w:rsidR="0039490F">
        <w:rPr>
          <w:sz w:val="28"/>
          <w:szCs w:val="28"/>
        </w:rPr>
        <w:t>ь</w:t>
      </w:r>
      <w:r w:rsidR="00DA0D44">
        <w:rPr>
          <w:sz w:val="28"/>
          <w:szCs w:val="28"/>
        </w:rPr>
        <w:t xml:space="preserve"> 2011г.</w:t>
      </w:r>
      <w:r>
        <w:rPr>
          <w:sz w:val="28"/>
          <w:szCs w:val="28"/>
        </w:rPr>
        <w:t xml:space="preserve"> </w:t>
      </w:r>
    </w:p>
    <w:p w:rsidR="0095688B" w:rsidRDefault="0095688B" w:rsidP="00A54D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инженерно-геологическим изысканиям ООО «</w:t>
      </w:r>
      <w:proofErr w:type="spellStart"/>
      <w:r w:rsidR="00A07111">
        <w:rPr>
          <w:sz w:val="28"/>
          <w:szCs w:val="28"/>
        </w:rPr>
        <w:t>С</w:t>
      </w:r>
      <w:r w:rsidR="003040CE">
        <w:rPr>
          <w:sz w:val="28"/>
          <w:szCs w:val="28"/>
        </w:rPr>
        <w:t>ибпроектнииавиапром</w:t>
      </w:r>
      <w:proofErr w:type="spellEnd"/>
      <w:r w:rsidR="003040CE">
        <w:rPr>
          <w:sz w:val="28"/>
          <w:szCs w:val="28"/>
        </w:rPr>
        <w:t>» (</w:t>
      </w:r>
      <w:r>
        <w:rPr>
          <w:sz w:val="28"/>
          <w:szCs w:val="28"/>
        </w:rPr>
        <w:t>шифр</w:t>
      </w:r>
      <w:r w:rsidR="003040CE">
        <w:rPr>
          <w:sz w:val="28"/>
          <w:szCs w:val="28"/>
        </w:rPr>
        <w:t xml:space="preserve"> Н.11.П-11/08-1-21-ИГИ)</w:t>
      </w:r>
      <w:r>
        <w:rPr>
          <w:sz w:val="28"/>
          <w:szCs w:val="28"/>
        </w:rPr>
        <w:t xml:space="preserve"> принимаются следующие показатели:</w:t>
      </w:r>
    </w:p>
    <w:p w:rsidR="0095688B" w:rsidRDefault="0095688B" w:rsidP="009568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почвенно-растительный слой  - </w:t>
      </w:r>
      <w:r w:rsidR="00DA0D44">
        <w:rPr>
          <w:sz w:val="28"/>
          <w:szCs w:val="28"/>
        </w:rPr>
        <w:t>развит с поверхности</w:t>
      </w:r>
      <w:r w:rsidR="003040CE">
        <w:rPr>
          <w:sz w:val="28"/>
          <w:szCs w:val="28"/>
        </w:rPr>
        <w:t xml:space="preserve"> средней мощностью 0,2</w:t>
      </w:r>
      <w:r w:rsidR="00DA0D44">
        <w:rPr>
          <w:sz w:val="28"/>
          <w:szCs w:val="28"/>
        </w:rPr>
        <w:t>м</w:t>
      </w:r>
      <w:r>
        <w:rPr>
          <w:sz w:val="28"/>
          <w:szCs w:val="28"/>
        </w:rPr>
        <w:t>;</w:t>
      </w:r>
    </w:p>
    <w:p w:rsidR="0095688B" w:rsidRDefault="0095688B" w:rsidP="009568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— строительная группа грунтов по трудности разработки одноковшовым экскаватором в пределах высоты траншеи (</w:t>
      </w:r>
      <w:r w:rsidR="003F6F13">
        <w:rPr>
          <w:sz w:val="28"/>
          <w:szCs w:val="28"/>
        </w:rPr>
        <w:t>су</w:t>
      </w:r>
      <w:r w:rsidR="003F34FE">
        <w:rPr>
          <w:sz w:val="28"/>
          <w:szCs w:val="28"/>
        </w:rPr>
        <w:t xml:space="preserve">глинок </w:t>
      </w:r>
      <w:r w:rsidR="00201939">
        <w:rPr>
          <w:sz w:val="28"/>
          <w:szCs w:val="28"/>
        </w:rPr>
        <w:t>легкий пылеватый</w:t>
      </w:r>
      <w:r w:rsidR="00A519D7">
        <w:rPr>
          <w:sz w:val="28"/>
          <w:szCs w:val="28"/>
        </w:rPr>
        <w:t xml:space="preserve"> с примесью органических веществ</w:t>
      </w:r>
      <w:r>
        <w:rPr>
          <w:sz w:val="28"/>
          <w:szCs w:val="28"/>
        </w:rPr>
        <w:t>) –</w:t>
      </w:r>
      <w:r w:rsidR="00863151">
        <w:rPr>
          <w:sz w:val="28"/>
          <w:szCs w:val="28"/>
          <w:lang w:val="en-US"/>
        </w:rPr>
        <w:t>I</w:t>
      </w:r>
      <w:r w:rsidR="003040CE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;</w:t>
      </w:r>
    </w:p>
    <w:p w:rsidR="0095688B" w:rsidRDefault="0095688B" w:rsidP="009568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="003F34FE">
        <w:rPr>
          <w:sz w:val="28"/>
          <w:szCs w:val="28"/>
        </w:rPr>
        <w:t xml:space="preserve">уровень </w:t>
      </w:r>
      <w:r w:rsidR="00A645E3">
        <w:rPr>
          <w:sz w:val="28"/>
          <w:szCs w:val="28"/>
        </w:rPr>
        <w:t xml:space="preserve">установившихся </w:t>
      </w:r>
      <w:r w:rsidR="003F34FE">
        <w:rPr>
          <w:sz w:val="28"/>
          <w:szCs w:val="28"/>
        </w:rPr>
        <w:t xml:space="preserve">грунтовых </w:t>
      </w:r>
      <w:r w:rsidR="00A645E3">
        <w:rPr>
          <w:sz w:val="28"/>
          <w:szCs w:val="28"/>
        </w:rPr>
        <w:t>по среднему значению равен</w:t>
      </w:r>
      <w:r w:rsidR="003F34FE">
        <w:rPr>
          <w:sz w:val="28"/>
          <w:szCs w:val="28"/>
        </w:rPr>
        <w:t xml:space="preserve"> </w:t>
      </w:r>
      <w:r w:rsidR="00A645E3">
        <w:rPr>
          <w:sz w:val="28"/>
          <w:szCs w:val="28"/>
        </w:rPr>
        <w:t>3,2</w:t>
      </w:r>
      <w:r w:rsidR="003F34FE">
        <w:rPr>
          <w:sz w:val="28"/>
          <w:szCs w:val="28"/>
        </w:rPr>
        <w:t xml:space="preserve"> м, что </w:t>
      </w:r>
      <w:r w:rsidR="00A645E3">
        <w:rPr>
          <w:sz w:val="28"/>
          <w:szCs w:val="28"/>
        </w:rPr>
        <w:t xml:space="preserve">ниже принятого </w:t>
      </w:r>
      <w:r w:rsidR="00DE5C04">
        <w:rPr>
          <w:sz w:val="28"/>
          <w:szCs w:val="28"/>
        </w:rPr>
        <w:t xml:space="preserve">среднего </w:t>
      </w:r>
      <w:r w:rsidR="00A645E3">
        <w:rPr>
          <w:sz w:val="28"/>
          <w:szCs w:val="28"/>
        </w:rPr>
        <w:t>уровня глубины траншеи в 2,7м.</w:t>
      </w:r>
      <w:r w:rsidR="003F34FE">
        <w:rPr>
          <w:sz w:val="28"/>
          <w:szCs w:val="28"/>
        </w:rPr>
        <w:t xml:space="preserve"> </w:t>
      </w:r>
    </w:p>
    <w:p w:rsidR="00AC7C6A" w:rsidRDefault="00AC7C6A" w:rsidP="00AC7C6A">
      <w:pPr>
        <w:rPr>
          <w:sz w:val="28"/>
          <w:szCs w:val="28"/>
        </w:rPr>
      </w:pPr>
    </w:p>
    <w:p w:rsidR="00AC7C6A" w:rsidRDefault="00AC7C6A" w:rsidP="00AC7C6A">
      <w:pPr>
        <w:rPr>
          <w:sz w:val="28"/>
          <w:szCs w:val="28"/>
        </w:rPr>
      </w:pPr>
    </w:p>
    <w:p w:rsidR="00AC7C6A" w:rsidRPr="00166345" w:rsidRDefault="00CF1C90" w:rsidP="00AC7C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AC7C6A">
        <w:rPr>
          <w:sz w:val="28"/>
          <w:szCs w:val="28"/>
        </w:rPr>
        <w:t>Со</w:t>
      </w:r>
      <w:r w:rsidR="00AC7C6A" w:rsidRPr="00166345">
        <w:rPr>
          <w:sz w:val="28"/>
          <w:szCs w:val="28"/>
        </w:rPr>
        <w:t xml:space="preserve">ставил:                                                          </w:t>
      </w:r>
      <w:r>
        <w:rPr>
          <w:sz w:val="28"/>
          <w:szCs w:val="28"/>
        </w:rPr>
        <w:t>Токарева</w:t>
      </w:r>
      <w:r w:rsidR="00AC7C6A" w:rsidRPr="0016634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C7C6A" w:rsidRPr="00166345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AC7C6A" w:rsidRPr="00166345">
        <w:rPr>
          <w:sz w:val="28"/>
          <w:szCs w:val="28"/>
        </w:rPr>
        <w:t>.</w:t>
      </w:r>
    </w:p>
    <w:p w:rsidR="00AC7C6A" w:rsidRDefault="00AC7C6A" w:rsidP="00AC7C6A"/>
    <w:p w:rsidR="00A645E3" w:rsidRDefault="00A645E3" w:rsidP="00AC7C6A"/>
    <w:p w:rsidR="00205A68" w:rsidRPr="00961851" w:rsidRDefault="00205A68" w:rsidP="00D528F3">
      <w:pPr>
        <w:spacing w:line="360" w:lineRule="auto"/>
        <w:jc w:val="center"/>
        <w:rPr>
          <w:b/>
          <w:bCs/>
          <w:sz w:val="28"/>
          <w:szCs w:val="28"/>
        </w:rPr>
      </w:pPr>
      <w:r w:rsidRPr="00961851">
        <w:rPr>
          <w:b/>
          <w:bCs/>
          <w:sz w:val="28"/>
          <w:szCs w:val="28"/>
        </w:rPr>
        <w:lastRenderedPageBreak/>
        <w:t>Сметный расчет №2.</w:t>
      </w:r>
    </w:p>
    <w:p w:rsidR="00205A68" w:rsidRPr="00961851" w:rsidRDefault="00205A68" w:rsidP="00D528F3">
      <w:pPr>
        <w:spacing w:line="360" w:lineRule="auto"/>
        <w:jc w:val="center"/>
        <w:rPr>
          <w:b/>
          <w:bCs/>
          <w:sz w:val="28"/>
          <w:szCs w:val="28"/>
        </w:rPr>
      </w:pPr>
    </w:p>
    <w:p w:rsidR="00205A68" w:rsidRPr="0047148C" w:rsidRDefault="00205A68" w:rsidP="0047148C">
      <w:pPr>
        <w:spacing w:line="360" w:lineRule="auto"/>
        <w:jc w:val="center"/>
        <w:rPr>
          <w:b/>
          <w:bCs/>
          <w:sz w:val="28"/>
          <w:szCs w:val="28"/>
        </w:rPr>
      </w:pPr>
      <w:r w:rsidRPr="0047148C">
        <w:rPr>
          <w:b/>
          <w:bCs/>
          <w:sz w:val="28"/>
          <w:szCs w:val="28"/>
        </w:rPr>
        <w:t>Расчет командировочных расходов</w:t>
      </w:r>
    </w:p>
    <w:p w:rsidR="00205A68" w:rsidRPr="0047148C" w:rsidRDefault="00205A68" w:rsidP="0047148C">
      <w:pPr>
        <w:spacing w:line="360" w:lineRule="auto"/>
        <w:jc w:val="both"/>
        <w:rPr>
          <w:b/>
          <w:bCs/>
          <w:sz w:val="28"/>
          <w:szCs w:val="28"/>
        </w:rPr>
      </w:pPr>
    </w:p>
    <w:p w:rsidR="00FA2391" w:rsidRPr="0047148C" w:rsidRDefault="00FA2391" w:rsidP="0047148C">
      <w:pPr>
        <w:spacing w:line="360" w:lineRule="auto"/>
        <w:ind w:firstLine="708"/>
        <w:jc w:val="both"/>
        <w:rPr>
          <w:sz w:val="28"/>
          <w:szCs w:val="28"/>
        </w:rPr>
      </w:pPr>
      <w:r w:rsidRPr="0047148C">
        <w:rPr>
          <w:sz w:val="28"/>
          <w:szCs w:val="28"/>
        </w:rPr>
        <w:t>Объект строительства – «</w:t>
      </w:r>
      <w:r w:rsidR="00A645E3">
        <w:rPr>
          <w:sz w:val="28"/>
          <w:szCs w:val="28"/>
        </w:rPr>
        <w:t>Реконструкция водопровода в д</w:t>
      </w:r>
      <w:proofErr w:type="gramStart"/>
      <w:r w:rsidR="00A645E3">
        <w:rPr>
          <w:sz w:val="28"/>
          <w:szCs w:val="28"/>
        </w:rPr>
        <w:t>.П</w:t>
      </w:r>
      <w:proofErr w:type="gramEnd"/>
      <w:r w:rsidR="00A645E3">
        <w:rPr>
          <w:sz w:val="28"/>
          <w:szCs w:val="28"/>
        </w:rPr>
        <w:t xml:space="preserve">леханово </w:t>
      </w:r>
      <w:r w:rsidR="004A146B">
        <w:rPr>
          <w:sz w:val="28"/>
          <w:szCs w:val="28"/>
        </w:rPr>
        <w:t xml:space="preserve"> </w:t>
      </w:r>
      <w:proofErr w:type="spellStart"/>
      <w:r w:rsidR="00AA3D2D">
        <w:rPr>
          <w:sz w:val="28"/>
          <w:szCs w:val="28"/>
        </w:rPr>
        <w:t>Доволенского</w:t>
      </w:r>
      <w:proofErr w:type="spellEnd"/>
      <w:r w:rsidR="003649B8">
        <w:rPr>
          <w:sz w:val="28"/>
          <w:szCs w:val="28"/>
        </w:rPr>
        <w:t xml:space="preserve"> района Новосибирской области</w:t>
      </w:r>
      <w:r w:rsidRPr="0047148C">
        <w:rPr>
          <w:sz w:val="28"/>
          <w:szCs w:val="28"/>
        </w:rPr>
        <w:t>»</w:t>
      </w:r>
      <w:r w:rsidR="00AB0188">
        <w:rPr>
          <w:sz w:val="28"/>
          <w:szCs w:val="28"/>
        </w:rPr>
        <w:t>, шифр Н.</w:t>
      </w:r>
      <w:r w:rsidR="00AA3D2D">
        <w:rPr>
          <w:sz w:val="28"/>
          <w:szCs w:val="28"/>
        </w:rPr>
        <w:t>Дов</w:t>
      </w:r>
      <w:r w:rsidR="00B21120">
        <w:rPr>
          <w:sz w:val="28"/>
          <w:szCs w:val="28"/>
        </w:rPr>
        <w:t>.</w:t>
      </w:r>
      <w:r w:rsidR="00A645E3">
        <w:rPr>
          <w:sz w:val="28"/>
          <w:szCs w:val="28"/>
        </w:rPr>
        <w:t>Пл</w:t>
      </w:r>
      <w:r w:rsidR="00AB0188">
        <w:rPr>
          <w:sz w:val="28"/>
          <w:szCs w:val="28"/>
        </w:rPr>
        <w:t>-</w:t>
      </w:r>
      <w:r w:rsidR="00AA3D2D">
        <w:rPr>
          <w:sz w:val="28"/>
          <w:szCs w:val="28"/>
        </w:rPr>
        <w:t>3</w:t>
      </w:r>
      <w:r w:rsidR="00A645E3">
        <w:rPr>
          <w:sz w:val="28"/>
          <w:szCs w:val="28"/>
        </w:rPr>
        <w:t>4</w:t>
      </w:r>
      <w:r w:rsidR="00AB0188">
        <w:rPr>
          <w:sz w:val="28"/>
          <w:szCs w:val="28"/>
        </w:rPr>
        <w:t>/1</w:t>
      </w:r>
      <w:r w:rsidR="003649B8">
        <w:rPr>
          <w:sz w:val="28"/>
          <w:szCs w:val="28"/>
        </w:rPr>
        <w:t>1</w:t>
      </w:r>
      <w:r w:rsidR="00AB0188">
        <w:rPr>
          <w:sz w:val="28"/>
          <w:szCs w:val="28"/>
        </w:rPr>
        <w:t xml:space="preserve"> Протяженность реконст</w:t>
      </w:r>
      <w:r w:rsidR="00B21120">
        <w:rPr>
          <w:sz w:val="28"/>
          <w:szCs w:val="28"/>
        </w:rPr>
        <w:t xml:space="preserve">руируемого водопровода  - </w:t>
      </w:r>
      <w:r w:rsidR="00A645E3">
        <w:rPr>
          <w:sz w:val="28"/>
          <w:szCs w:val="28"/>
        </w:rPr>
        <w:t>1</w:t>
      </w:r>
      <w:r w:rsidR="004A146B">
        <w:rPr>
          <w:sz w:val="28"/>
          <w:szCs w:val="28"/>
        </w:rPr>
        <w:t xml:space="preserve"> </w:t>
      </w:r>
      <w:r w:rsidR="00A645E3">
        <w:rPr>
          <w:sz w:val="28"/>
          <w:szCs w:val="28"/>
        </w:rPr>
        <w:t>742</w:t>
      </w:r>
      <w:r w:rsidR="00AB0188">
        <w:rPr>
          <w:sz w:val="28"/>
          <w:szCs w:val="28"/>
        </w:rPr>
        <w:t>м.</w:t>
      </w:r>
    </w:p>
    <w:tbl>
      <w:tblPr>
        <w:tblW w:w="9545" w:type="dxa"/>
        <w:tblCellMar>
          <w:left w:w="0" w:type="dxa"/>
          <w:right w:w="0" w:type="dxa"/>
        </w:tblCellMar>
        <w:tblLook w:val="0000"/>
      </w:tblPr>
      <w:tblGrid>
        <w:gridCol w:w="9545"/>
      </w:tblGrid>
      <w:tr w:rsidR="00B21120" w:rsidTr="003649B8">
        <w:trPr>
          <w:trHeight w:val="720"/>
        </w:trPr>
        <w:tc>
          <w:tcPr>
            <w:tcW w:w="9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120" w:rsidRDefault="00AB0188" w:rsidP="000359E2">
            <w:pPr>
              <w:jc w:val="right"/>
              <w:rPr>
                <w:sz w:val="18"/>
                <w:szCs w:val="18"/>
              </w:rPr>
            </w:pPr>
            <w:r w:rsidRPr="0047148C">
              <w:rPr>
                <w:sz w:val="28"/>
                <w:szCs w:val="28"/>
              </w:rPr>
              <w:t>Трудозатраты на компле</w:t>
            </w:r>
            <w:proofErr w:type="gramStart"/>
            <w:r w:rsidRPr="0047148C">
              <w:rPr>
                <w:sz w:val="28"/>
                <w:szCs w:val="28"/>
              </w:rPr>
              <w:t>кс стр</w:t>
            </w:r>
            <w:proofErr w:type="gramEnd"/>
            <w:r w:rsidRPr="0047148C">
              <w:rPr>
                <w:sz w:val="28"/>
                <w:szCs w:val="28"/>
              </w:rPr>
              <w:t xml:space="preserve">оительно-монтажных работ согласно </w:t>
            </w:r>
            <w:r>
              <w:rPr>
                <w:sz w:val="28"/>
                <w:szCs w:val="28"/>
              </w:rPr>
              <w:t>ЛС</w:t>
            </w:r>
            <w:r w:rsidR="003961EA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 №02-0</w:t>
            </w:r>
            <w:r w:rsidR="00B2112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-01 </w:t>
            </w:r>
            <w:r w:rsidRPr="0047148C">
              <w:rPr>
                <w:sz w:val="28"/>
                <w:szCs w:val="28"/>
              </w:rPr>
              <w:t>столб. «</w:t>
            </w:r>
            <w:r>
              <w:rPr>
                <w:sz w:val="28"/>
                <w:szCs w:val="28"/>
              </w:rPr>
              <w:t>1</w:t>
            </w:r>
            <w:r w:rsidRPr="0047148C">
              <w:rPr>
                <w:sz w:val="28"/>
                <w:szCs w:val="28"/>
              </w:rPr>
              <w:t xml:space="preserve">9»  составляет:   </w:t>
            </w:r>
            <w:r w:rsidR="00E50D89">
              <w:rPr>
                <w:sz w:val="18"/>
                <w:szCs w:val="18"/>
              </w:rPr>
              <w:t>2</w:t>
            </w:r>
            <w:r w:rsidR="000359E2">
              <w:rPr>
                <w:sz w:val="18"/>
                <w:szCs w:val="18"/>
              </w:rPr>
              <w:t>451,68</w:t>
            </w:r>
            <w:r w:rsidR="00B21120">
              <w:rPr>
                <w:sz w:val="18"/>
                <w:szCs w:val="18"/>
              </w:rPr>
              <w:br/>
              <w:t>______</w:t>
            </w:r>
            <w:r w:rsidR="00B21120">
              <w:rPr>
                <w:sz w:val="18"/>
                <w:szCs w:val="18"/>
              </w:rPr>
              <w:br/>
            </w:r>
            <w:r w:rsidR="00E50D89">
              <w:rPr>
                <w:sz w:val="18"/>
                <w:szCs w:val="18"/>
              </w:rPr>
              <w:t>6</w:t>
            </w:r>
            <w:r w:rsidR="000359E2">
              <w:rPr>
                <w:sz w:val="18"/>
                <w:szCs w:val="18"/>
              </w:rPr>
              <w:t>24,87</w:t>
            </w:r>
          </w:p>
        </w:tc>
      </w:tr>
    </w:tbl>
    <w:p w:rsidR="00AB0188" w:rsidRPr="0047148C" w:rsidRDefault="00B21120" w:rsidP="00B211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0188">
        <w:rPr>
          <w:sz w:val="28"/>
          <w:szCs w:val="28"/>
        </w:rPr>
        <w:t>((</w:t>
      </w:r>
      <w:r w:rsidR="006B294B">
        <w:rPr>
          <w:sz w:val="28"/>
          <w:szCs w:val="28"/>
        </w:rPr>
        <w:t>2451,68</w:t>
      </w:r>
      <w:r w:rsidR="00AB0188">
        <w:rPr>
          <w:sz w:val="28"/>
          <w:szCs w:val="28"/>
        </w:rPr>
        <w:t>+</w:t>
      </w:r>
      <w:r w:rsidR="006B294B">
        <w:rPr>
          <w:sz w:val="28"/>
          <w:szCs w:val="28"/>
        </w:rPr>
        <w:t>624,87</w:t>
      </w:r>
      <w:r w:rsidR="00AB0188">
        <w:rPr>
          <w:sz w:val="28"/>
          <w:szCs w:val="28"/>
        </w:rPr>
        <w:t xml:space="preserve">)/7,2)+60 (подготовит. период согласно </w:t>
      </w:r>
      <w:proofErr w:type="gramStart"/>
      <w:r w:rsidR="00AB0188">
        <w:rPr>
          <w:sz w:val="28"/>
          <w:szCs w:val="28"/>
        </w:rPr>
        <w:t>ПОС</w:t>
      </w:r>
      <w:proofErr w:type="gramEnd"/>
      <w:r w:rsidR="00AB0188">
        <w:rPr>
          <w:sz w:val="28"/>
          <w:szCs w:val="28"/>
        </w:rPr>
        <w:t>))=</w:t>
      </w:r>
      <w:r w:rsidR="006B294B">
        <w:rPr>
          <w:sz w:val="28"/>
          <w:szCs w:val="28"/>
        </w:rPr>
        <w:t>487</w:t>
      </w:r>
      <w:r w:rsidR="00811CAC">
        <w:rPr>
          <w:sz w:val="28"/>
          <w:szCs w:val="28"/>
        </w:rPr>
        <w:t>,</w:t>
      </w:r>
      <w:r w:rsidR="006B294B">
        <w:rPr>
          <w:sz w:val="28"/>
          <w:szCs w:val="28"/>
        </w:rPr>
        <w:t>29</w:t>
      </w:r>
      <w:r w:rsidR="00AB0188" w:rsidRPr="0047148C">
        <w:rPr>
          <w:sz w:val="28"/>
          <w:szCs w:val="28"/>
        </w:rPr>
        <w:t xml:space="preserve"> чел/дней </w:t>
      </w:r>
    </w:p>
    <w:p w:rsidR="00FA2391" w:rsidRPr="0047148C" w:rsidRDefault="00FA2391" w:rsidP="0047148C">
      <w:pPr>
        <w:spacing w:line="360" w:lineRule="auto"/>
        <w:ind w:firstLine="708"/>
        <w:jc w:val="both"/>
        <w:rPr>
          <w:sz w:val="28"/>
          <w:szCs w:val="28"/>
        </w:rPr>
      </w:pPr>
      <w:r w:rsidRPr="0047148C">
        <w:rPr>
          <w:sz w:val="28"/>
          <w:szCs w:val="28"/>
        </w:rPr>
        <w:t xml:space="preserve"> Затраты на командировку на 1 работника в день </w:t>
      </w:r>
      <w:r w:rsidR="00126F90" w:rsidRPr="0047148C">
        <w:rPr>
          <w:sz w:val="28"/>
          <w:szCs w:val="28"/>
        </w:rPr>
        <w:t xml:space="preserve">составляет </w:t>
      </w:r>
      <w:r w:rsidRPr="0047148C">
        <w:rPr>
          <w:sz w:val="28"/>
          <w:szCs w:val="28"/>
        </w:rPr>
        <w:t xml:space="preserve">100 рублей (МФ РФ приказ № 49-Н от 9.11.2001). </w:t>
      </w:r>
    </w:p>
    <w:p w:rsidR="00FA2391" w:rsidRPr="0047148C" w:rsidRDefault="00FA2391" w:rsidP="0047148C">
      <w:pPr>
        <w:spacing w:line="360" w:lineRule="auto"/>
        <w:ind w:firstLine="708"/>
        <w:jc w:val="both"/>
        <w:rPr>
          <w:sz w:val="28"/>
          <w:szCs w:val="28"/>
        </w:rPr>
      </w:pPr>
      <w:r w:rsidRPr="0047148C">
        <w:rPr>
          <w:sz w:val="28"/>
          <w:szCs w:val="28"/>
        </w:rPr>
        <w:t xml:space="preserve">                </w:t>
      </w:r>
      <w:r w:rsidR="00AB0188">
        <w:rPr>
          <w:sz w:val="28"/>
          <w:szCs w:val="28"/>
        </w:rPr>
        <w:t>Командировочные расходы составят:</w:t>
      </w:r>
    </w:p>
    <w:p w:rsidR="00FA2391" w:rsidRPr="0047148C" w:rsidRDefault="00FA2391" w:rsidP="001B4CE8">
      <w:pPr>
        <w:spacing w:line="360" w:lineRule="auto"/>
        <w:ind w:firstLine="708"/>
        <w:jc w:val="center"/>
        <w:rPr>
          <w:sz w:val="28"/>
          <w:szCs w:val="28"/>
        </w:rPr>
      </w:pPr>
      <w:r w:rsidRPr="0047148C">
        <w:rPr>
          <w:sz w:val="28"/>
          <w:szCs w:val="28"/>
        </w:rPr>
        <w:t>КР = (</w:t>
      </w:r>
      <w:r w:rsidR="006B294B">
        <w:rPr>
          <w:sz w:val="28"/>
          <w:szCs w:val="28"/>
        </w:rPr>
        <w:t>487</w:t>
      </w:r>
      <w:r w:rsidR="00E50D89">
        <w:rPr>
          <w:sz w:val="28"/>
          <w:szCs w:val="28"/>
        </w:rPr>
        <w:t>,</w:t>
      </w:r>
      <w:r w:rsidR="006B294B">
        <w:rPr>
          <w:sz w:val="28"/>
          <w:szCs w:val="28"/>
        </w:rPr>
        <w:t>29</w:t>
      </w:r>
      <w:r w:rsidRPr="0047148C">
        <w:rPr>
          <w:sz w:val="28"/>
          <w:szCs w:val="28"/>
        </w:rPr>
        <w:t xml:space="preserve">) * 100 = </w:t>
      </w:r>
      <w:r w:rsidR="006B294B">
        <w:rPr>
          <w:sz w:val="28"/>
          <w:szCs w:val="28"/>
        </w:rPr>
        <w:t>48</w:t>
      </w:r>
      <w:r w:rsidR="00E50D89">
        <w:rPr>
          <w:sz w:val="28"/>
          <w:szCs w:val="28"/>
        </w:rPr>
        <w:t> </w:t>
      </w:r>
      <w:r w:rsidR="006B294B">
        <w:rPr>
          <w:sz w:val="28"/>
          <w:szCs w:val="28"/>
        </w:rPr>
        <w:t>729</w:t>
      </w:r>
      <w:r w:rsidR="00E50D89">
        <w:rPr>
          <w:sz w:val="28"/>
          <w:szCs w:val="28"/>
        </w:rPr>
        <w:t>,</w:t>
      </w:r>
      <w:r w:rsidR="006B294B">
        <w:rPr>
          <w:sz w:val="28"/>
          <w:szCs w:val="28"/>
        </w:rPr>
        <w:t>86</w:t>
      </w:r>
      <w:r w:rsidR="00E50D89">
        <w:rPr>
          <w:sz w:val="28"/>
          <w:szCs w:val="28"/>
        </w:rPr>
        <w:t xml:space="preserve"> </w:t>
      </w:r>
      <w:r w:rsidRPr="0047148C">
        <w:rPr>
          <w:sz w:val="28"/>
          <w:szCs w:val="28"/>
        </w:rPr>
        <w:t xml:space="preserve"> руб.</w:t>
      </w:r>
    </w:p>
    <w:p w:rsidR="00FA2391" w:rsidRPr="0047148C" w:rsidRDefault="00FA2391" w:rsidP="0047148C">
      <w:pPr>
        <w:spacing w:line="360" w:lineRule="auto"/>
        <w:ind w:firstLine="708"/>
        <w:jc w:val="both"/>
        <w:rPr>
          <w:sz w:val="28"/>
          <w:szCs w:val="28"/>
        </w:rPr>
      </w:pPr>
    </w:p>
    <w:p w:rsidR="00FA2391" w:rsidRPr="0047148C" w:rsidRDefault="00FA2391" w:rsidP="0047148C">
      <w:pPr>
        <w:spacing w:line="360" w:lineRule="auto"/>
        <w:ind w:firstLine="708"/>
        <w:jc w:val="both"/>
        <w:rPr>
          <w:sz w:val="28"/>
          <w:szCs w:val="28"/>
        </w:rPr>
      </w:pPr>
    </w:p>
    <w:p w:rsidR="00FA2391" w:rsidRPr="0047148C" w:rsidRDefault="00FA2391" w:rsidP="0047148C">
      <w:pPr>
        <w:spacing w:line="360" w:lineRule="auto"/>
        <w:jc w:val="both"/>
        <w:rPr>
          <w:sz w:val="28"/>
          <w:szCs w:val="28"/>
        </w:rPr>
      </w:pPr>
      <w:r w:rsidRPr="0047148C">
        <w:rPr>
          <w:sz w:val="28"/>
          <w:szCs w:val="28"/>
        </w:rPr>
        <w:t xml:space="preserve">Составил:                                                                                             </w:t>
      </w:r>
      <w:r w:rsidR="003649B8">
        <w:rPr>
          <w:sz w:val="28"/>
          <w:szCs w:val="28"/>
        </w:rPr>
        <w:t>Токарева О.А.</w:t>
      </w:r>
    </w:p>
    <w:p w:rsidR="00205A68" w:rsidRPr="0047148C" w:rsidRDefault="00205A68" w:rsidP="0047148C">
      <w:pPr>
        <w:spacing w:line="360" w:lineRule="auto"/>
        <w:jc w:val="both"/>
        <w:rPr>
          <w:b/>
          <w:bCs/>
          <w:sz w:val="28"/>
          <w:szCs w:val="28"/>
        </w:rPr>
      </w:pPr>
    </w:p>
    <w:sectPr w:rsidR="00205A68" w:rsidRPr="0047148C" w:rsidSect="00AC7C6A">
      <w:headerReference w:type="default" r:id="rId8"/>
      <w:headerReference w:type="first" r:id="rId9"/>
      <w:pgSz w:w="11906" w:h="16838" w:code="9"/>
      <w:pgMar w:top="540" w:right="709" w:bottom="2127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8F" w:rsidRDefault="00B7068F" w:rsidP="0065434A">
      <w:r>
        <w:separator/>
      </w:r>
    </w:p>
  </w:endnote>
  <w:endnote w:type="continuationSeparator" w:id="0">
    <w:p w:rsidR="00B7068F" w:rsidRDefault="00B7068F" w:rsidP="00654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8F" w:rsidRDefault="00B7068F" w:rsidP="0065434A">
      <w:r>
        <w:separator/>
      </w:r>
    </w:p>
  </w:footnote>
  <w:footnote w:type="continuationSeparator" w:id="0">
    <w:p w:rsidR="00B7068F" w:rsidRDefault="00B7068F" w:rsidP="00654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48F" w:rsidRPr="00630859" w:rsidRDefault="009D4EA9" w:rsidP="00596917">
    <w:pPr>
      <w:pStyle w:val="a4"/>
      <w:tabs>
        <w:tab w:val="clear" w:pos="4677"/>
        <w:tab w:val="clear" w:pos="9355"/>
        <w:tab w:val="right" w:pos="9638"/>
      </w:tabs>
    </w:pPr>
    <w:r>
      <w:rPr>
        <w:noProof/>
      </w:rPr>
      <w:pict>
        <v:group id="_x0000_s24115" style="position:absolute;margin-left:-53.8pt;margin-top:-12.35pt;width:548.95pt;height:806.65pt;z-index:251658240" coordorigin="1077,551" coordsize="11177,16149">
          <v:shapetype id="_x0000_t202" coordsize="21600,21600" o:spt="202" path="m,l,21600r21600,l21600,xe">
            <v:stroke joinstyle="miter"/>
            <v:path gradientshapeok="t" o:connecttype="rect"/>
          </v:shapetype>
          <v:shape id="_x0000_s24116" type="#_x0000_t202" style="position:absolute;left:9720;top:16336;width:1320;height:364;mso-width-relative:margin;mso-height-relative:margin" filled="f" stroked="f">
            <v:textbox style="mso-next-textbox:#_x0000_s24116">
              <w:txbxContent>
                <w:p w:rsidR="000A348F" w:rsidRPr="00E760DF" w:rsidRDefault="000A348F" w:rsidP="00E06A1B">
                  <w:pPr>
                    <w:rPr>
                      <w:sz w:val="16"/>
                      <w:szCs w:val="16"/>
                    </w:rPr>
                  </w:pPr>
                  <w:r w:rsidRPr="00E760DF">
                    <w:rPr>
                      <w:sz w:val="16"/>
                      <w:szCs w:val="16"/>
                    </w:rPr>
                    <w:t>Формат А</w:t>
                  </w:r>
                  <w:proofErr w:type="gramStart"/>
                  <w:r w:rsidRPr="00E760DF">
                    <w:rPr>
                      <w:sz w:val="16"/>
                      <w:szCs w:val="16"/>
                    </w:rPr>
                    <w:t>4</w:t>
                  </w:r>
                  <w:proofErr w:type="gramEnd"/>
                </w:p>
              </w:txbxContent>
            </v:textbox>
          </v:shape>
          <v:group id="_x0000_s24117" style="position:absolute;left:1077;top:551;width:11177;height:15884" coordorigin="267,296" coordsize="11177,15884">
            <v:group id="_x0000_s24118" style="position:absolute;left:267;top:296;width:11177;height:15884" coordorigin="464,306" coordsize="11177,16272">
              <v:group id="_x0000_s24119" style="position:absolute;left:464;top:306;width:11177;height:16272" coordorigin="464,306" coordsize="11177,16272">
                <v:group id="_x0000_s24120" style="position:absolute;left:464;top:306;width:11177;height:16272" coordorigin="464,306" coordsize="11177,16272">
                  <v:shape id="_x0000_s24121" type="#_x0000_t202" style="position:absolute;left:4837;top:15723;width:6237;height:849;mso-position-horizontal-relative:page;mso-position-vertical-relative:page" filled="f" stroked="f">
                    <v:textbox style="mso-next-textbox:#_x0000_s24121" inset="0,0,0,0">
                      <w:txbxContent>
                        <w:p w:rsidR="0067517B" w:rsidRDefault="0067517B" w:rsidP="0067517B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  <w:p w:rsidR="003040CE" w:rsidRPr="003040CE" w:rsidRDefault="00295596" w:rsidP="003040C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Реконструкция</w:t>
                          </w:r>
                          <w:r w:rsidR="003040CE" w:rsidRPr="003040CE">
                            <w:rPr>
                              <w:sz w:val="18"/>
                              <w:szCs w:val="18"/>
                            </w:rPr>
                            <w:t xml:space="preserve"> водопровод</w:t>
                          </w:r>
                          <w:r>
                            <w:rPr>
                              <w:sz w:val="18"/>
                              <w:szCs w:val="18"/>
                            </w:rPr>
                            <w:t>а</w:t>
                          </w:r>
                          <w:r w:rsidR="003040CE" w:rsidRPr="003040CE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в д</w:t>
                          </w:r>
                          <w:proofErr w:type="gramStart"/>
                          <w:r>
                            <w:rPr>
                              <w:sz w:val="18"/>
                              <w:szCs w:val="18"/>
                            </w:rPr>
                            <w:t>.П</w:t>
                          </w:r>
                          <w:proofErr w:type="gramEnd"/>
                          <w:r>
                            <w:rPr>
                              <w:sz w:val="18"/>
                              <w:szCs w:val="18"/>
                            </w:rPr>
                            <w:t xml:space="preserve">леханово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</w:rPr>
                            <w:t>Доволенского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</w:rPr>
                            <w:t xml:space="preserve"> района Новосибирской области</w:t>
                          </w:r>
                        </w:p>
                        <w:p w:rsidR="0067517B" w:rsidRPr="003F3EDE" w:rsidRDefault="002E052C" w:rsidP="0067517B">
                          <w:pPr>
                            <w:pStyle w:val="a0"/>
                            <w:tabs>
                              <w:tab w:val="left" w:pos="600"/>
                            </w:tabs>
                            <w:spacing w:after="120" w:line="240" w:lineRule="auto"/>
                            <w:jc w:val="center"/>
                            <w:rPr>
                              <w:sz w:val="18"/>
                              <w:szCs w:val="18"/>
                              <w:lang w:val="ru-RU"/>
                            </w:rPr>
                          </w:pPr>
                          <w:r w:rsidRPr="003F3EDE">
                            <w:rPr>
                              <w:sz w:val="16"/>
                              <w:szCs w:val="16"/>
                            </w:rPr>
                            <w:t>Сметная часть,</w:t>
                          </w:r>
                          <w:r w:rsidR="00DC5E7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67517B">
                            <w:rPr>
                              <w:sz w:val="18"/>
                              <w:szCs w:val="18"/>
                            </w:rPr>
                            <w:t>шифр</w:t>
                          </w:r>
                          <w:r w:rsidR="0067517B">
                            <w:rPr>
                              <w:sz w:val="18"/>
                              <w:szCs w:val="18"/>
                              <w:lang w:val="ru-RU"/>
                            </w:rPr>
                            <w:t xml:space="preserve">: </w:t>
                          </w:r>
                          <w:r w:rsidR="0019300E">
                            <w:rPr>
                              <w:sz w:val="18"/>
                              <w:szCs w:val="18"/>
                              <w:lang w:val="ru-RU"/>
                            </w:rPr>
                            <w:t>Н.</w:t>
                          </w:r>
                          <w:r w:rsidR="003040CE">
                            <w:rPr>
                              <w:sz w:val="18"/>
                              <w:szCs w:val="18"/>
                              <w:lang w:val="ru-RU"/>
                            </w:rPr>
                            <w:t>Дов</w:t>
                          </w:r>
                          <w:r w:rsidR="0019300E">
                            <w:rPr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  <w:r w:rsidR="00295596">
                            <w:rPr>
                              <w:sz w:val="18"/>
                              <w:szCs w:val="18"/>
                              <w:lang w:val="ru-RU"/>
                            </w:rPr>
                            <w:t>Пл</w:t>
                          </w:r>
                          <w:r w:rsidR="0019300E" w:rsidRPr="003F3EDE">
                            <w:rPr>
                              <w:sz w:val="18"/>
                              <w:szCs w:val="18"/>
                              <w:lang w:val="ru-RU"/>
                            </w:rPr>
                            <w:t>-</w:t>
                          </w:r>
                          <w:r w:rsidR="00295596">
                            <w:rPr>
                              <w:sz w:val="18"/>
                              <w:szCs w:val="18"/>
                              <w:lang w:val="ru-RU"/>
                            </w:rPr>
                            <w:t>34</w:t>
                          </w:r>
                          <w:r w:rsidR="0019300E" w:rsidRPr="003F3EDE">
                            <w:rPr>
                              <w:sz w:val="18"/>
                              <w:szCs w:val="18"/>
                              <w:lang w:val="ru-RU"/>
                            </w:rPr>
                            <w:t>/1</w:t>
                          </w:r>
                          <w:r w:rsidR="0019300E">
                            <w:rPr>
                              <w:sz w:val="18"/>
                              <w:szCs w:val="18"/>
                              <w:lang w:val="ru-RU"/>
                            </w:rPr>
                            <w:t>1.СМ</w:t>
                          </w:r>
                        </w:p>
                        <w:p w:rsidR="000A348F" w:rsidRPr="003F3EDE" w:rsidRDefault="000A348F" w:rsidP="003F3EDE">
                          <w:pPr>
                            <w:pStyle w:val="a0"/>
                            <w:tabs>
                              <w:tab w:val="left" w:pos="600"/>
                            </w:tabs>
                            <w:spacing w:after="120" w:line="240" w:lineRule="auto"/>
                            <w:jc w:val="center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group id="_x0000_s24122" style="position:absolute;left:464;top:306;width:11177;height:16272" coordorigin="464,306" coordsize="11177,16272">
                    <v:group id="_x0000_s24123" style="position:absolute;left:464;top:306;width:11177;height:16272" coordorigin="464,306" coordsize="11177,16272">
                      <v:rect id="_x0000_s24124" style="position:absolute;left:-103;top:15727;width:1418;height:283;rotation:270" o:allowincell="f" filled="f" stroked="f" strokeweight="1.8pt">
                        <v:textbox style="layout-flow:vertical;mso-layout-flow-alt:bottom-to-top;mso-next-textbox:#_x0000_s24124" inset="0,0,0,0">
                          <w:txbxContent>
                            <w:p w:rsidR="000A348F" w:rsidRPr="00606151" w:rsidRDefault="000A348F" w:rsidP="00E06A1B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ISOCPEUR" w:hAnsi="ISOCPEUR"/>
                                  <w:i/>
                                  <w:sz w:val="20"/>
                                </w:rPr>
                                <w:t>Инв. № подл.</w:t>
                              </w:r>
                            </w:p>
                          </w:txbxContent>
                        </v:textbox>
                      </v:rect>
                      <v:group id="_x0000_s24125" style="position:absolute;left:464;top:306;width:11177;height:16272" coordorigin="464,306" coordsize="11177,16272">
                        <v:rect id="_x0000_s24126" style="position:absolute;left:237;top:15670;width:1418;height:397;rotation:270" o:allowincell="f" filled="f" stroked="f" strokeweight="1.8pt">
                          <v:textbox style="layout-flow:vertical;mso-layout-flow-alt:bottom-to-top;mso-next-textbox:#_x0000_s24126" inset="0,0,0,0">
                            <w:txbxContent>
                              <w:p w:rsidR="000A348F" w:rsidRPr="00944CE0" w:rsidRDefault="000A348F" w:rsidP="00E06A1B"/>
                            </w:txbxContent>
                          </v:textbox>
                        </v:rect>
                        <v:group id="_x0000_s24127" style="position:absolute;left:464;top:306;width:11177;height:16272" coordorigin="464,306" coordsize="11177,16272">
                          <v:rect id="_x0000_s24128" style="position:absolute;left:-44;top:13967;width:1979;height:397;rotation:270" o:allowincell="f" filled="f" stroked="f" strokeweight="1.8pt">
                            <v:textbox style="layout-flow:vertical;mso-layout-flow-alt:bottom-to-top;mso-next-textbox:#_x0000_s24128" inset="0,0,0,0">
                              <w:txbxContent>
                                <w:p w:rsidR="000A348F" w:rsidRPr="00944CE0" w:rsidRDefault="000A348F" w:rsidP="00E06A1B"/>
                              </w:txbxContent>
                            </v:textbox>
                          </v:rect>
                          <v:group id="_x0000_s24129" style="position:absolute;left:464;top:306;width:11177;height:16272" coordorigin="464,306" coordsize="11177,16272">
                            <v:rect id="_x0000_s24130" style="position:absolute;left:-386;top:14026;width:1984;height:283;rotation:270" o:allowincell="f" filled="f" stroked="f" strokeweight="1.8pt">
                              <v:textbox style="layout-flow:vertical;mso-layout-flow-alt:bottom-to-top;mso-next-textbox:#_x0000_s24130" inset="0,0,0,0">
                                <w:txbxContent>
                                  <w:p w:rsidR="000A348F" w:rsidRPr="00606151" w:rsidRDefault="000A348F" w:rsidP="00E06A1B">
                                    <w:pPr>
                                      <w:jc w:val="center"/>
                                      <w:rPr>
                                        <w:rFonts w:ascii="ISOCPEUR" w:hAnsi="ISOCPEUR"/>
                                        <w:i/>
                                        <w:sz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ISOCPEUR" w:hAnsi="ISOCPEUR"/>
                                        <w:i/>
                                        <w:sz w:val="20"/>
                                      </w:rPr>
                                      <w:t>Подп</w:t>
                                    </w:r>
                                    <w:proofErr w:type="spellEnd"/>
                                    <w:r>
                                      <w:rPr>
                                        <w:rFonts w:ascii="ISOCPEUR" w:hAnsi="ISOCPEUR"/>
                                        <w:i/>
                                        <w:sz w:val="20"/>
                                      </w:rPr>
                                      <w:t>. и дата</w:t>
                                    </w:r>
                                  </w:p>
                                </w:txbxContent>
                              </v:textbox>
                            </v:rect>
                            <v:group id="_x0000_s24131" style="position:absolute;left:464;top:306;width:11177;height:16272" coordorigin="464,306" coordsize="11177,16272">
                              <v:rect id="_x0000_s24132" style="position:absolute;left:-103;top:12325;width:1418;height:283;rotation:270" o:allowincell="f" filled="f" stroked="f" strokeweight="1.8pt">
                                <v:textbox style="layout-flow:vertical;mso-layout-flow-alt:bottom-to-top;mso-next-textbox:#_x0000_s24132" inset="0,0,0,0">
                                  <w:txbxContent>
                                    <w:p w:rsidR="000A348F" w:rsidRPr="00606151" w:rsidRDefault="000A348F" w:rsidP="00E06A1B">
                                      <w:pPr>
                                        <w:jc w:val="center"/>
                                        <w:rPr>
                                          <w:rFonts w:ascii="ISOCPEUR" w:hAnsi="ISOCPEUR"/>
                                          <w:i/>
                                          <w:sz w:val="20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ISOCPEUR" w:hAnsi="ISOCPEUR"/>
                                          <w:i/>
                                          <w:sz w:val="20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ISOCPEUR" w:hAnsi="ISOCPEUR"/>
                                          <w:i/>
                                          <w:sz w:val="20"/>
                                        </w:rPr>
                                        <w:t>. инв. №</w:t>
                                      </w:r>
                                    </w:p>
                                  </w:txbxContent>
                                </v:textbox>
                              </v:rect>
                              <v:group id="_x0000_s24133" style="position:absolute;left:464;top:306;width:11177;height:16272" coordorigin="464,306" coordsize="11177,16272">
                                <v:rect id="_x0000_s24134" style="position:absolute;left:239;top:12266;width:1413;height:397;rotation:270" o:allowincell="f" filled="f" stroked="f" strokeweight="1.8pt">
                                  <v:textbox style="layout-flow:vertical;mso-layout-flow-alt:bottom-to-top;mso-next-textbox:#_x0000_s24134" inset="0,0,0,0">
                                    <w:txbxContent>
                                      <w:p w:rsidR="000A348F" w:rsidRPr="00944CE0" w:rsidRDefault="000A348F" w:rsidP="00E06A1B"/>
                                    </w:txbxContent>
                                  </v:textbox>
                                </v:rect>
                                <v:group id="_x0000_s24135" style="position:absolute;left:464;top:306;width:11177;height:16272" coordorigin="464,306" coordsize="11177,16272">
                                  <v:shapetype id="_x0000_t32" coordsize="21600,21600" o:spt="32" o:oned="t" path="m,l21600,21600e" filled="f">
                                    <v:path arrowok="t" fillok="f" o:connecttype="none"/>
                                    <o:lock v:ext="edit" shapetype="t"/>
                                  </v:shapetype>
                                  <v:shape id="_x0000_s24136" type="#_x0000_t32" style="position:absolute;left:1144;top:306;width:10488;height:0" o:connectortype="straight"/>
                                  <v:group id="_x0000_s24137" style="position:absolute;left:464;top:306;width:11177;height:16272" coordorigin="464,306" coordsize="11177,16272">
                                    <v:shape id="_x0000_s24138" type="#_x0000_t32" style="position:absolute;left:464;top:16577;width:680;height:0;flip:x" o:connectortype="straight"/>
                                    <v:group id="_x0000_s24139" style="position:absolute;left:464;top:306;width:11177;height:16272" coordorigin="464,306" coordsize="11177,16272">
                                      <v:shape id="_x0000_s24140" type="#_x0000_t32" style="position:absolute;left:1144;top:306;width:0;height:16271" o:connectortype="straight"/>
                                      <v:shape id="_x0000_s24141" type="#_x0000_t32" style="position:absolute;left:1144;top:16577;width:10488;height:0" o:connectortype="straight"/>
                                      <v:shape id="_x0000_s24142" type="#_x0000_t32" style="position:absolute;left:11641;top:306;width:0;height:16271" o:connectortype="straight"/>
                                      <v:shape id="_x0000_s24143" type="#_x0000_t32" style="position:absolute;left:747;top:11753;width:0;height:4819;flip:y" o:connectortype="straight"/>
                                      <v:shape id="_x0000_s24144" type="#_x0000_t32" style="position:absolute;left:464;top:15155;width:680;height:0;flip:x" o:connectortype="straight"/>
                                      <v:shape id="_x0000_s24145" type="#_x0000_t32" style="position:absolute;left:464;top:13176;width:680;height:0;flip:x" o:connectortype="straight"/>
                                      <v:shape id="_x0000_s24146" type="#_x0000_t32" style="position:absolute;left:464;top:11748;width:680;height:0;flip:x" o:connectortype="straight"/>
                                      <v:shape id="_x0000_s24147" type="#_x0000_t32" style="position:absolute;left:464;top:11753;width:0;height:4819;flip:y" o:connectortype="straight"/>
                                      <v:group id="_x0000_s24148" style="position:absolute;left:1144;top:15723;width:10497;height:855" coordorigin="1144,14305" coordsize="10497,855">
                                        <v:shape id="_x0000_s24149" type="#_x0000_t202" style="position:absolute;left:4250;top:14305;width:579;height:272;mso-position-horizontal-relative:page;mso-position-vertical-relative:page" filled="f" stroked="f">
                                          <v:textbox style="mso-next-textbox:#_x0000_s24149" inset="0,0,0,0">
                                            <w:txbxContent>
                                              <w:p w:rsidR="000A348F" w:rsidRPr="004E240C" w:rsidRDefault="000A348F" w:rsidP="00E06A1B">
                                                <w:pPr>
                                                  <w:jc w:val="center"/>
                                                  <w:rPr>
                                                    <w:rFonts w:ascii="ISOCPEUR" w:hAnsi="ISOCPEUR"/>
                                                    <w:i/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shape>
                                        <v:group id="_x0000_s24150" style="position:absolute;left:1144;top:14305;width:10497;height:855" coordorigin="1144,14305" coordsize="10497,855">
                                          <v:shape id="_x0000_s24151" type="#_x0000_t202" style="position:absolute;left:4250;top:14872;width:567;height:288;mso-position-horizontal-relative:page;mso-position-vertical-relative:page" filled="f" stroked="f">
                                            <v:textbox style="mso-next-textbox:#_x0000_s24151" inset="0,0,0,0">
                                              <w:txbxContent>
                                                <w:p w:rsidR="000A348F" w:rsidRPr="004E240C" w:rsidRDefault="000A348F" w:rsidP="00E06A1B">
                                                  <w:pPr>
                                                    <w:jc w:val="center"/>
                                                    <w:rPr>
                                                      <w:rFonts w:ascii="ISOCPEUR" w:hAnsi="ISOCPEUR"/>
                                                      <w:i/>
                                                      <w:sz w:val="20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ISOCPEUR" w:hAnsi="ISOCPEUR"/>
                                                      <w:i/>
                                                      <w:sz w:val="20"/>
                                                    </w:rPr>
                                                    <w:t>Дата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group id="_x0000_s24152" style="position:absolute;left:1144;top:14305;width:10497;height:855" coordorigin="1144,14305" coordsize="10497,855">
                                            <v:shape id="_x0000_s24153" type="#_x0000_t202" style="position:absolute;left:3412;top:14872;width:838;height:288;mso-position-horizontal-relative:page;mso-position-vertical-relative:page" filled="f" stroked="f">
                                              <v:textbox style="mso-next-textbox:#_x0000_s24153" inset="0,0,0,0">
                                                <w:txbxContent>
                                                  <w:p w:rsidR="000A348F" w:rsidRPr="004E240C" w:rsidRDefault="000A348F" w:rsidP="00E06A1B">
                                                    <w:pPr>
                                                      <w:jc w:val="center"/>
                                                      <w:rPr>
                                                        <w:rFonts w:ascii="ISOCPEUR" w:hAnsi="ISOCPEUR"/>
                                                        <w:i/>
                                                        <w:sz w:val="20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ISOCPEUR" w:hAnsi="ISOCPEUR"/>
                                                        <w:i/>
                                                        <w:sz w:val="20"/>
                                                      </w:rPr>
                                                      <w:t>Подл.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group id="_x0000_s24154" style="position:absolute;left:1144;top:14305;width:10497;height:855" coordorigin="1144,14305" coordsize="10497,855">
                                              <v:shape id="_x0000_s24155" type="#_x0000_t202" style="position:absolute;left:2838;top:14872;width:574;height:288;mso-position-horizontal-relative:page;mso-position-vertical-relative:page" filled="f" stroked="f">
                                                <v:textbox style="mso-next-textbox:#_x0000_s24155" inset="0,0,0,0">
                                                  <w:txbxContent>
                                                    <w:p w:rsidR="000A348F" w:rsidRPr="004E240C" w:rsidRDefault="000A348F" w:rsidP="00E06A1B">
                                                      <w:pPr>
                                                        <w:jc w:val="center"/>
                                                        <w:rPr>
                                                          <w:rFonts w:ascii="ISOCPEUR" w:hAnsi="ISOCPEUR"/>
                                                          <w:i/>
                                                          <w:sz w:val="20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ISOCPEUR" w:hAnsi="ISOCPEUR"/>
                                                          <w:i/>
                                                          <w:sz w:val="20"/>
                                                        </w:rPr>
                                                        <w:t>№док.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  <v:group id="_x0000_s24156" style="position:absolute;left:1144;top:14305;width:10497;height:855" coordorigin="1144,14305" coordsize="10497,855">
                                                <v:shape id="_x0000_s24157" type="#_x0000_t202" style="position:absolute;left:2278;top:14872;width:560;height:288;mso-position-horizontal-relative:page;mso-position-vertical-relative:page" filled="f" stroked="f">
                                                  <v:textbox style="mso-next-textbox:#_x0000_s24157" inset="0,0,0,0">
                                                    <w:txbxContent>
                                                      <w:p w:rsidR="000A348F" w:rsidRPr="004E240C" w:rsidRDefault="000A348F" w:rsidP="00E06A1B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ISOCPEUR" w:hAnsi="ISOCPEUR"/>
                                                            <w:i/>
                                                            <w:sz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ISOCPEUR" w:hAnsi="ISOCPEUR"/>
                                                            <w:i/>
                                                            <w:sz w:val="20"/>
                                                          </w:rPr>
                                                          <w:t>Лист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  <v:group id="_x0000_s24158" style="position:absolute;left:1144;top:14305;width:10497;height:855" coordorigin="1144,14305" coordsize="10497,855">
                                                  <v:shape id="_x0000_s24159" type="#_x0000_t202" style="position:absolute;left:1711;top:14872;width:567;height:288;mso-position-horizontal-relative:page;mso-position-vertical-relative:page" filled="f" stroked="f">
                                                    <v:textbox style="mso-next-textbox:#_x0000_s24159" inset="0,0,0,0">
                                                      <w:txbxContent>
                                                        <w:p w:rsidR="000A348F" w:rsidRPr="004E240C" w:rsidRDefault="000A348F" w:rsidP="00E06A1B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</w:pPr>
                                                          <w:proofErr w:type="spellStart"/>
                                                          <w:r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  <w:t>Кол</w:t>
                                                          </w:r>
                                                          <w:proofErr w:type="gramStart"/>
                                                          <w:r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  <w:t>.у</w:t>
                                                          </w:r>
                                                          <w:proofErr w:type="gramEnd"/>
                                                          <w:r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  <w:t>ч</w:t>
                                                          </w:r>
                                                          <w:proofErr w:type="spellEnd"/>
                                                          <w:r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  <w:t>.</w:t>
                                                          </w: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  <v:group id="_x0000_s24160" style="position:absolute;left:1144;top:14305;width:10497;height:855" coordorigin="1144,14305" coordsize="10497,855">
                                                    <v:shape id="_x0000_s24161" type="#_x0000_t202" style="position:absolute;left:1144;top:14872;width:567;height:283;mso-position-horizontal-relative:page;mso-position-vertical-relative:page" filled="f" stroked="f">
                                                      <v:textbox style="mso-next-textbox:#_x0000_s24161" inset="0,0,0,0">
                                                        <w:txbxContent>
                                                          <w:p w:rsidR="000A348F" w:rsidRPr="004E240C" w:rsidRDefault="000A348F" w:rsidP="00E06A1B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rFonts w:ascii="ISOCPEUR" w:hAnsi="ISOCPEUR"/>
                                                                <w:i/>
                                                                <w:sz w:val="20"/>
                                                              </w:rPr>
                                                            </w:pPr>
                                                            <w:proofErr w:type="spellStart"/>
                                                            <w:r>
                                                              <w:rPr>
                                                                <w:rFonts w:ascii="ISOCPEUR" w:hAnsi="ISOCPEUR"/>
                                                                <w:i/>
                                                                <w:sz w:val="20"/>
                                                              </w:rPr>
                                                              <w:t>Изм</w:t>
                                                            </w:r>
                                                            <w:proofErr w:type="spellEnd"/>
                                                            <w:r>
                                                              <w:rPr>
                                                                <w:rFonts w:ascii="ISOCPEUR" w:hAnsi="ISOCPEUR"/>
                                                                <w:i/>
                                                                <w:sz w:val="20"/>
                                                              </w:rPr>
                                                              <w:t>.</w:t>
                                                            </w:r>
                                                          </w:p>
                                                        </w:txbxContent>
                                                      </v:textbox>
                                                    </v:shape>
                                                    <v:group id="_x0000_s24162" style="position:absolute;left:1144;top:14305;width:10497;height:855" coordorigin="1144,14305" coordsize="10497,855">
                                                      <v:shape id="_x0000_s24163" type="#_x0000_t202" style="position:absolute;left:4250;top:14577;width:579;height:295;mso-position-horizontal-relative:page;mso-position-vertical-relative:page" filled="f" stroked="f">
                                                        <v:textbox style="mso-next-textbox:#_x0000_s24163" inset="0,0,0,0">
                                                          <w:txbxContent>
                                                            <w:p w:rsidR="000A348F" w:rsidRPr="00EC566F" w:rsidRDefault="000A348F" w:rsidP="00E06A1B"/>
                                                          </w:txbxContent>
                                                        </v:textbox>
                                                      </v:shape>
                                                      <v:group id="_x0000_s24164" style="position:absolute;left:1144;top:14305;width:10497;height:855" coordorigin="1144,14305" coordsize="10497,855">
                                                        <v:shape id="_x0000_s24165" type="#_x0000_t202" style="position:absolute;left:3412;top:14577;width:838;height:295;mso-position-horizontal-relative:page;mso-position-vertical-relative:page" filled="f" stroked="f">
                                                          <v:textbox style="mso-next-textbox:#_x0000_s24165" inset="0,0,0,0">
                                                            <w:txbxContent>
                                                              <w:p w:rsidR="000A348F" w:rsidRPr="00EC566F" w:rsidRDefault="000A348F" w:rsidP="00E06A1B"/>
                                                            </w:txbxContent>
                                                          </v:textbox>
                                                        </v:shape>
                                                        <v:group id="_x0000_s24166" style="position:absolute;left:1144;top:14305;width:10497;height:855" coordorigin="1144,14305" coordsize="10497,855">
                                                          <v:shape id="_x0000_s24167" type="#_x0000_t202" style="position:absolute;left:2838;top:14577;width:574;height:295;mso-position-horizontal-relative:page;mso-position-vertical-relative:page" filled="f" stroked="f">
                                                            <v:textbox style="mso-next-textbox:#_x0000_s24167" inset="0,0,0,0">
                                                              <w:txbxContent>
                                                                <w:p w:rsidR="000A348F" w:rsidRPr="00EC566F" w:rsidRDefault="000A348F" w:rsidP="00E06A1B"/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group id="_x0000_s24168" style="position:absolute;left:1144;top:14305;width:10497;height:855" coordorigin="1144,14305" coordsize="10497,855">
                                                            <v:shape id="_x0000_s24169" type="#_x0000_t202" style="position:absolute;left:2278;top:14577;width:560;height:295;mso-position-horizontal-relative:page;mso-position-vertical-relative:page" filled="f" stroked="f">
                                                              <v:textbox style="mso-next-textbox:#_x0000_s24169" inset="0,0,0,0">
                                                                <w:txbxContent>
                                                                  <w:p w:rsidR="000A348F" w:rsidRPr="00EC566F" w:rsidRDefault="000A348F" w:rsidP="00E06A1B"/>
                                                                </w:txbxContent>
                                                              </v:textbox>
                                                            </v:shape>
                                                            <v:group id="_x0000_s24170" style="position:absolute;left:1144;top:14305;width:10497;height:855" coordorigin="1144,14305" coordsize="10497,855">
                                                              <v:shape id="_x0000_s24171" type="#_x0000_t202" style="position:absolute;left:1711;top:14589;width:567;height:283;mso-position-horizontal-relative:page;mso-position-vertical-relative:page" filled="f" stroked="f">
                                                                <v:textbox style="mso-next-textbox:#_x0000_s24171" inset="0,0,0,0">
                                                                  <w:txbxContent>
                                                                    <w:p w:rsidR="000A348F" w:rsidRPr="00EC566F" w:rsidRDefault="000A348F" w:rsidP="00E06A1B"/>
                                                                  </w:txbxContent>
                                                                </v:textbox>
                                                              </v:shape>
                                                              <v:group id="_x0000_s24172" style="position:absolute;left:1144;top:14305;width:10497;height:855" coordorigin="1144,14305" coordsize="10497,855">
                                                                <v:shape id="_x0000_s24173" type="#_x0000_t202" style="position:absolute;left:3412;top:14305;width:850;height:272;mso-position-horizontal-relative:page;mso-position-vertical-relative:page" filled="f" stroked="f">
                                                                  <v:textbox style="mso-next-textbox:#_x0000_s24173" inset="0,0,0,0">
                                                                    <w:txbxContent>
                                                                      <w:p w:rsidR="000A348F" w:rsidRPr="004E240C" w:rsidRDefault="000A348F" w:rsidP="00E06A1B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rFonts w:ascii="ISOCPEUR" w:hAnsi="ISOCPEUR"/>
                                                                            <w:i/>
                                                                            <w:sz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shape>
                                                                <v:group id="_x0000_s24174" style="position:absolute;left:1144;top:14305;width:10497;height:855" coordorigin="1144,14305" coordsize="10497,855">
                                                                  <v:shape id="_x0000_s24175" type="#_x0000_t202" style="position:absolute;left:2845;top:14305;width:567;height:284;mso-position-horizontal-relative:page;mso-position-vertical-relative:page" filled="f" stroked="f">
                                                                    <v:textbox style="mso-next-textbox:#_x0000_s24175" inset="0,0,0,0">
                                                                      <w:txbxContent>
                                                                        <w:p w:rsidR="000A348F" w:rsidRPr="004E240C" w:rsidRDefault="000A348F" w:rsidP="00E06A1B">
                                                                          <w:pPr>
                                                                            <w:jc w:val="center"/>
                                                                            <w:rPr>
                                                                              <w:rFonts w:ascii="ISOCPEUR" w:hAnsi="ISOCPEUR"/>
                                                                              <w:i/>
                                                                              <w:sz w:val="20"/>
                                                                            </w:rPr>
                                                                          </w:pPr>
                                                                        </w:p>
                                                                      </w:txbxContent>
                                                                    </v:textbox>
                                                                  </v:shape>
                                                                  <v:group id="_x0000_s24176" style="position:absolute;left:1144;top:14305;width:10497;height:855" coordorigin="1144,14305" coordsize="10497,855">
                                                                    <v:shape id="_x0000_s24177" type="#_x0000_t202" style="position:absolute;left:2278;top:14305;width:567;height:284;mso-position-horizontal-relative:page;mso-position-vertical-relative:page" filled="f" stroked="f">
                                                                      <v:textbox style="mso-next-textbox:#_x0000_s24177" inset="0,0,0,0">
                                                                        <w:txbxContent>
                                                                          <w:p w:rsidR="000A348F" w:rsidRPr="004E240C" w:rsidRDefault="000A348F" w:rsidP="00E06A1B">
                                                                            <w:pPr>
                                                                              <w:jc w:val="center"/>
                                                                              <w:rPr>
                                                                                <w:rFonts w:ascii="ISOCPEUR" w:hAnsi="ISOCPEUR"/>
                                                                                <w:i/>
                                                                                <w:sz w:val="20"/>
                                                                              </w:rPr>
                                                                            </w:pPr>
                                                                          </w:p>
                                                                        </w:txbxContent>
                                                                      </v:textbox>
                                                                    </v:shape>
                                                                    <v:group id="_x0000_s24178" style="position:absolute;left:1144;top:14305;width:10497;height:855" coordorigin="1144,14305" coordsize="10497,855">
                                                                      <v:shape id="_x0000_s24179" type="#_x0000_t202" style="position:absolute;left:1711;top:14305;width:567;height:284;mso-position-horizontal-relative:page;mso-position-vertical-relative:page" filled="f" stroked="f">
                                                                        <v:textbox style="mso-next-textbox:#_x0000_s24179" inset="0,0,0,0">
                                                                          <w:txbxContent>
                                                                            <w:p w:rsidR="000A348F" w:rsidRPr="004E240C" w:rsidRDefault="000A348F" w:rsidP="00E06A1B">
                                                                              <w:pPr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ISOCPEUR" w:hAnsi="ISOCPEUR"/>
                                                                                  <w:i/>
                                                                                  <w:sz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xbxContent>
                                                                        </v:textbox>
                                                                      </v:shape>
                                                                      <v:group id="_x0000_s24180" style="position:absolute;left:1144;top:14305;width:10497;height:855" coordorigin="1144,14305" coordsize="10497,855">
                                                                        <v:shape id="_x0000_s24181" type="#_x0000_t202" style="position:absolute;left:1144;top:14310;width:567;height:279;mso-position-horizontal-relative:page;mso-position-vertical-relative:page" filled="f" stroked="f">
                                                                          <v:textbox style="mso-next-textbox:#_x0000_s24181" inset="0,0,0,0">
                                                                            <w:txbxContent>
                                                                              <w:p w:rsidR="000A348F" w:rsidRPr="004E240C" w:rsidRDefault="000A348F" w:rsidP="00E06A1B">
                                                                                <w:pPr>
                                                                                  <w:jc w:val="center"/>
                                                                                  <w:rPr>
                                                                                    <w:rFonts w:ascii="ISOCPEUR" w:hAnsi="ISOCPEUR"/>
                                                                                    <w:i/>
                                                                                    <w:sz w:val="20"/>
                                                                                  </w:rPr>
                                                                                </w:pPr>
                                                                              </w:p>
                                                                            </w:txbxContent>
                                                                          </v:textbox>
                                                                        </v:shape>
                                                                        <v:group id="_x0000_s24182" style="position:absolute;left:1144;top:14305;width:10497;height:855" coordorigin="1144,14305" coordsize="10497,855">
                                                                          <v:shape id="_x0000_s24183" type="#_x0000_t202" style="position:absolute;left:1144;top:14577;width:567;height:295;mso-position-horizontal-relative:page;mso-position-vertical-relative:page" filled="f" stroked="f">
                                                                            <v:textbox style="mso-next-textbox:#_x0000_s24183" inset="0,0,0,0">
                                                                              <w:txbxContent>
                                                                                <w:p w:rsidR="000A348F" w:rsidRPr="00EC566F" w:rsidRDefault="000A348F" w:rsidP="00E06A1B"/>
                                                                              </w:txbxContent>
                                                                            </v:textbox>
                                                                          </v:shape>
                                                                          <v:group id="_x0000_s24184" style="position:absolute;left:1144;top:14305;width:10497;height:855" coordorigin="1144,14305" coordsize="10497,855">
                                                                            <v:shape id="_x0000_s24185" type="#_x0000_t32" style="position:absolute;left:1153;top:14309;width:10488;height:0;flip:x" o:connectortype="straight"/>
                                                                            <v:shape id="_x0000_s24186" type="#_x0000_t32" style="position:absolute;left:4837;top:14309;width:0;height:850" o:connectortype="straight"/>
                                                                            <v:shape id="_x0000_s24187" type="#_x0000_t32" style="position:absolute;left:1144;top:14872;width:3685;height:0" o:connectortype="straight"/>
                                                                            <v:shape id="_x0000_s24188" type="#_x0000_t32" style="position:absolute;left:1144;top:14589;width:3685;height:0" o:connectortype="straight"/>
                                                                            <v:shape id="_x0000_s24189" type="#_x0000_t32" style="position:absolute;left:1711;top:14305;width:0;height:850" o:connectortype="straight"/>
                                                                            <v:shape id="_x0000_s24190" type="#_x0000_t32" style="position:absolute;left:2278;top:14310;width:0;height:850" o:connectortype="straight"/>
                                                                            <v:shape id="_x0000_s24191" type="#_x0000_t32" style="position:absolute;left:2845;top:14305;width:0;height:850" o:connectortype="straight"/>
                                                                            <v:shape id="_x0000_s24192" type="#_x0000_t32" style="position:absolute;left:3412;top:14310;width:0;height:850" o:connectortype="straight"/>
                                                                            <v:shape id="_x0000_s24193" type="#_x0000_t32" style="position:absolute;left:4262;top:14310;width:0;height:850" o:connectortype="straight"/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  <v:shape id="_x0000_s24194" type="#_x0000_t32" style="position:absolute;left:11074;top:16124;width:567;height:0;flip:x" o:connectortype="straight"/>
                    <v:shape id="_x0000_s24195" type="#_x0000_t32" style="position:absolute;left:11074;top:15727;width:0;height:850" o:connectortype="straight"/>
                  </v:group>
                </v:group>
                <v:shape id="_x0000_s24196" type="#_x0000_t202" style="position:absolute;left:11074;top:15723;width:567;height:401;mso-position-horizontal-relative:page;mso-position-vertical-relative:page" filled="f" stroked="f">
                  <v:textbox style="mso-next-textbox:#_x0000_s24196" inset="0,0,0,0">
                    <w:txbxContent>
                      <w:p w:rsidR="000A348F" w:rsidRPr="001C51DE" w:rsidRDefault="000A348F" w:rsidP="00E06A1B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</w:rPr>
                        </w:pPr>
                        <w:r>
                          <w:rPr>
                            <w:rFonts w:ascii="ISOCPEUR" w:hAnsi="ISOCPEUR"/>
                            <w:i/>
                            <w:sz w:val="20"/>
                          </w:rPr>
                          <w:t>Лист</w:t>
                        </w:r>
                      </w:p>
                    </w:txbxContent>
                  </v:textbox>
                </v:shape>
              </v:group>
              <v:shape id="_x0000_s24197" type="#_x0000_t202" style="position:absolute;left:11074;top:16124;width:567;height:454;mso-position-horizontal-relative:page;mso-position-vertical-relative:page" filled="f" stroked="f">
                <v:textbox style="mso-next-textbox:#_x0000_s24197" inset="0,0,0,0">
                  <w:txbxContent>
                    <w:p w:rsidR="000A348F" w:rsidRPr="00596917" w:rsidRDefault="009D4EA9" w:rsidP="00596917">
                      <w:pPr>
                        <w:jc w:val="center"/>
                      </w:pPr>
                      <w:r>
                        <w:rPr>
                          <w:rStyle w:val="af1"/>
                        </w:rPr>
                        <w:fldChar w:fldCharType="begin"/>
                      </w:r>
                      <w:r w:rsidR="008A641D">
                        <w:rPr>
                          <w:rStyle w:val="af1"/>
                        </w:rPr>
                        <w:instrText xml:space="preserve"> PAGE </w:instrText>
                      </w:r>
                      <w:r>
                        <w:rPr>
                          <w:rStyle w:val="af1"/>
                        </w:rPr>
                        <w:fldChar w:fldCharType="separate"/>
                      </w:r>
                      <w:r w:rsidR="00774612">
                        <w:rPr>
                          <w:rStyle w:val="af1"/>
                          <w:noProof/>
                        </w:rPr>
                        <w:t>4</w:t>
                      </w:r>
                      <w:r>
                        <w:rPr>
                          <w:rStyle w:val="af1"/>
                        </w:rPr>
                        <w:fldChar w:fldCharType="end"/>
                      </w:r>
                    </w:p>
                  </w:txbxContent>
                </v:textbox>
              </v:shape>
            </v:group>
            <v:rect id="_x0000_s24198" style="position:absolute;left:10698;top:296;width:743;height:471" filled="f"/>
          </v:group>
        </v:group>
      </w:pict>
    </w:r>
    <w:r>
      <w:rPr>
        <w:noProof/>
      </w:rPr>
      <w:pict>
        <v:rect id="_x0000_s24199" style="position:absolute;margin-left:534.9pt;margin-top:17.65pt;width:38.2pt;height:23.05pt;z-index:-251657216;mso-position-horizontal-relative:page;mso-position-vertical-relative:page" o:allowincell="f" stroked="f">
          <v:textbox style="mso-next-textbox:#_x0000_s24199">
            <w:txbxContent>
              <w:p w:rsidR="000A348F" w:rsidRPr="00596917" w:rsidRDefault="000A348F" w:rsidP="000D4B37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</w:txbxContent>
          </v:textbox>
          <w10:wrap anchorx="page" anchory="page"/>
        </v:rect>
      </w:pict>
    </w:r>
    <w:r w:rsidR="000A348F"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48F" w:rsidRPr="00B5279B" w:rsidRDefault="009D4EA9" w:rsidP="00B5279B">
    <w:pPr>
      <w:pStyle w:val="a4"/>
    </w:pPr>
    <w:r>
      <w:rPr>
        <w:noProof/>
      </w:rPr>
      <w:pict>
        <v:group id="_x0000_s23846" style="position:absolute;margin-left:-60.35pt;margin-top:-11pt;width:550.75pt;height:811.35pt;z-index:251656192" coordorigin="328,254" coordsize="11213,16545">
          <v:group id="_x0000_s23847" style="position:absolute;left:328;top:254;width:11213;height:16272" coordorigin="328,254" coordsize="11213,16272">
            <v:group id="_x0000_s23848" style="position:absolute;left:328;top:254;width:11213;height:16272" coordorigin="199,124" coordsize="11346,16272">
              <v:group id="_x0000_s23849" style="position:absolute;left:199;top:124;width:11346;height:16272" coordorigin="-3,283" coordsize="11637,16272">
                <v:rect id="_x0000_s23850" style="position:absolute;left:570;top:8894;width:850;height:285;rotation:270" o:allowincell="f" filled="f" stroked="f" strokeweight="1.8pt">
                  <v:textbox style="layout-flow:vertical;mso-layout-flow-alt:bottom-to-top;mso-next-textbox:#_x0000_s23850" inset="0,0,0,0">
                    <w:txbxContent>
                      <w:p w:rsidR="000A348F" w:rsidRDefault="000A348F" w:rsidP="00E06A1B">
                        <w:pPr>
                          <w:jc w:val="center"/>
                          <w:rPr>
                            <w:rFonts w:ascii="ISOCPEUR" w:hAnsi="ISOCPEUR"/>
                            <w:i/>
                            <w:sz w:val="20"/>
                          </w:rPr>
                        </w:pPr>
                      </w:p>
                    </w:txbxContent>
                  </v:textbox>
                </v:rect>
                <v:group id="_x0000_s23851" style="position:absolute;left:-3;top:283;width:11637;height:16272" coordorigin="-3,283" coordsize="11637,16272">
                  <v:rect id="_x0000_s23852" style="position:absolute;left:285;top:8894;width:850;height:285;rotation:270" o:allowincell="f" filled="f" stroked="f" strokeweight="1.8pt">
                    <v:textbox style="layout-flow:vertical;mso-layout-flow-alt:bottom-to-top;mso-next-textbox:#_x0000_s23852" inset="0,0,0,0">
                      <w:txbxContent>
                        <w:p w:rsidR="000A348F" w:rsidRDefault="000A348F" w:rsidP="00E06A1B"/>
                      </w:txbxContent>
                    </v:textbox>
                  </v:rect>
                  <v:group id="_x0000_s23853" style="position:absolute;left:-3;top:283;width:11637;height:16272" coordorigin="-3,283" coordsize="11637,16272">
                    <v:rect id="_x0000_s23854" style="position:absolute;top:8894;width:850;height:285;rotation:270" o:allowincell="f" filled="f" stroked="f" strokeweight="1.8pt">
                      <v:textbox style="layout-flow:vertical;mso-layout-flow-alt:bottom-to-top;mso-next-textbox:#_x0000_s23854" inset="0,0,0,0">
                        <w:txbxContent>
                          <w:p w:rsidR="000A348F" w:rsidRDefault="000A348F" w:rsidP="00E06A1B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  <w:sz w:val="20"/>
                              </w:rPr>
                            </w:pPr>
                          </w:p>
                        </w:txbxContent>
                      </v:textbox>
                    </v:rect>
                    <v:group id="_x0000_s23855" style="position:absolute;left:-3;top:283;width:11637;height:16272" coordorigin="-3,283" coordsize="11637,16272">
                      <v:rect id="_x0000_s23856" style="position:absolute;left:428;top:9886;width:1134;height:285;rotation:270" o:allowincell="f" filled="f" stroked="f" strokeweight="1.8pt">
                        <v:textbox style="layout-flow:vertical;mso-layout-flow-alt:bottom-to-top;mso-next-textbox:#_x0000_s23856" inset="0,0,0,0">
                          <w:txbxContent>
                            <w:p w:rsidR="000A348F" w:rsidRDefault="000A348F" w:rsidP="00E06A1B">
                              <w:pPr>
                                <w:jc w:val="center"/>
                                <w:rPr>
                                  <w:rFonts w:ascii="ISOCPEUR" w:hAnsi="ISOCPEUR"/>
                                  <w:i/>
                                  <w:sz w:val="20"/>
                                </w:rPr>
                              </w:pPr>
                            </w:p>
                          </w:txbxContent>
                        </v:textbox>
                      </v:rect>
                      <v:group id="_x0000_s23857" style="position:absolute;left:-3;top:283;width:11637;height:16272" coordorigin="-3,283" coordsize="11637,16272">
                        <v:rect id="_x0000_s23858" style="position:absolute;left:143;top:9886;width:1134;height:285;rotation:270" o:allowincell="f" filled="f" stroked="f" strokeweight="1.8pt">
                          <v:textbox style="layout-flow:vertical;mso-layout-flow-alt:bottom-to-top;mso-next-textbox:#_x0000_s23858" inset="0,0,0,0">
                            <w:txbxContent>
                              <w:p w:rsidR="000A348F" w:rsidRDefault="000A348F" w:rsidP="00E06A1B"/>
                            </w:txbxContent>
                          </v:textbox>
                        </v:rect>
                        <v:group id="_x0000_s23859" style="position:absolute;left:-3;top:283;width:11637;height:16272" coordorigin="-3,283" coordsize="11637,16272">
                          <v:rect id="_x0000_s23860" style="position:absolute;left:-136;top:9886;width:1134;height:285;rotation:270" o:allowincell="f" filled="f" stroked="f" strokeweight="1.8pt">
                            <v:textbox style="layout-flow:vertical;mso-layout-flow-alt:bottom-to-top;mso-next-textbox:#_x0000_s23860" inset="0,0,0,0">
                              <w:txbxContent>
                                <w:p w:rsidR="000A348F" w:rsidRDefault="000A348F" w:rsidP="00E06A1B">
                                  <w:pPr>
                                    <w:jc w:val="center"/>
                                    <w:rPr>
                                      <w:rFonts w:ascii="ISOCPEUR" w:hAnsi="ISOCPEUR"/>
                                      <w:i/>
                                      <w:sz w:val="20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group id="_x0000_s23861" style="position:absolute;left:-3;top:283;width:11637;height:16272" coordorigin="-3,283" coordsize="11637,16272">
                            <v:rect id="_x0000_s23862" style="position:absolute;left:428;top:11020;width:1134;height:285;rotation:270" o:allowincell="f" filled="f" stroked="f" strokeweight="1.8pt">
                              <v:textbox style="layout-flow:vertical;mso-layout-flow-alt:bottom-to-top;mso-next-textbox:#_x0000_s23862" inset="0,0,0,0">
                                <w:txbxContent>
                                  <w:p w:rsidR="000A348F" w:rsidRDefault="000A348F" w:rsidP="00E06A1B">
                                    <w:pPr>
                                      <w:jc w:val="center"/>
                                      <w:rPr>
                                        <w:rFonts w:ascii="ISOCPEUR" w:hAnsi="ISOCPEUR"/>
                                        <w:i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group id="_x0000_s23863" style="position:absolute;left:-3;top:283;width:11637;height:16272" coordorigin="-3,283" coordsize="11637,16272">
                              <v:rect id="_x0000_s23864" style="position:absolute;left:144;top:11023;width:1139;height:285;rotation:270" o:allowincell="f" filled="f" stroked="f" strokeweight="1.8pt">
                                <v:textbox style="layout-flow:vertical;mso-layout-flow-alt:bottom-to-top;mso-next-textbox:#_x0000_s23864" inset="0,0,0,0">
                                  <w:txbxContent>
                                    <w:p w:rsidR="000A348F" w:rsidRDefault="000A348F" w:rsidP="00E06A1B"/>
                                  </w:txbxContent>
                                </v:textbox>
                              </v:rect>
                              <v:group id="_x0000_s23865" style="position:absolute;left:-3;top:283;width:11637;height:16272" coordorigin="-3,283" coordsize="11637,16272">
                                <v:rect id="_x0000_s23866" style="position:absolute;left:-136;top:11020;width:1134;height:285;rotation:270" o:allowincell="f" filled="f" stroked="f" strokeweight="1.8pt">
                                  <v:textbox style="layout-flow:vertical;mso-layout-flow-alt:bottom-to-top;mso-next-textbox:#_x0000_s23866" inset="0,0,0,0">
                                    <w:txbxContent>
                                      <w:p w:rsidR="000A348F" w:rsidRDefault="000A348F" w:rsidP="00E06A1B">
                                        <w:pPr>
                                          <w:jc w:val="center"/>
                                          <w:rPr>
                                            <w:rFonts w:ascii="ISOCPEUR" w:hAnsi="ISOCPEUR"/>
                                            <w:i/>
                                            <w:sz w:val="20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group id="_x0000_s23867" style="position:absolute;left:-3;top:283;width:11637;height:16272" coordorigin="-3,283" coordsize="11637,16272">
                                  <v:rect id="_x0000_s23868" style="position:absolute;left:-1703;top:9745;width:3685;height:285;rotation:270" o:allowincell="f" filled="f" stroked="f" strokeweight="1.8pt">
                                    <v:textbox style="layout-flow:vertical;mso-layout-flow-alt:bottom-to-top;mso-next-textbox:#_x0000_s23868" inset="0,0,0,0">
                                      <w:txbxContent>
                                        <w:p w:rsidR="000A348F" w:rsidRDefault="000A348F" w:rsidP="00E06A1B">
                                          <w:pPr>
                                            <w:rPr>
                                              <w:rFonts w:ascii="ISOCPEUR" w:hAnsi="ISOCPEUR"/>
                                              <w:i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ISOCPEUR" w:hAnsi="ISOCPEUR"/>
                                              <w:i/>
                                              <w:sz w:val="20"/>
                                            </w:rPr>
                                            <w:t>Согласовано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group id="_x0000_s23869" style="position:absolute;left:3;top:283;width:11631;height:16272" coordorigin="3,283" coordsize="11631,16272">
                                    <v:shapetype id="_x0000_t32" coordsize="21600,21600" o:spt="32" o:oned="t" path="m,l21600,21600e" filled="f">
                                      <v:path arrowok="t" fillok="f" o:connecttype="none"/>
                                      <o:lock v:ext="edit" shapetype="t"/>
                                    </v:shapetype>
                                    <v:shape id="_x0000_s23870" type="#_x0000_t32" style="position:absolute;left:288;top:8045;width:0;height:3685;flip:y" o:connectortype="straight"/>
                                    <v:group id="_x0000_s23871" style="position:absolute;left:3;top:283;width:11631;height:16272" coordorigin="3,283" coordsize="11631,16272">
                                      <v:rect id="_x0000_s23872" style="position:absolute;left:141;top:8186;width:567;height:285;rotation:270" o:allowincell="f" filled="f" stroked="f" strokeweight="1.8pt">
                                        <v:textbox style="layout-flow:vertical;mso-layout-flow-alt:bottom-to-top;mso-next-textbox:#_x0000_s23872" inset="0,0,0,0">
                                          <w:txbxContent>
                                            <w:p w:rsidR="000A348F" w:rsidRDefault="000A348F" w:rsidP="00E06A1B">
                                              <w:pPr>
                                                <w:jc w:val="center"/>
                                                <w:rPr>
                                                  <w:rFonts w:ascii="ISOCPEUR" w:hAnsi="ISOCPEUR"/>
                                                  <w:i/>
                                                  <w:sz w:val="20"/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rect>
                                      <v:group id="_x0000_s23873" style="position:absolute;left:3;top:283;width:11631;height:16272" coordorigin="3,283" coordsize="11631,16272">
                                        <v:rect id="_x0000_s23874" style="position:absolute;left:426;top:8186;width:567;height:285;rotation:270" o:allowincell="f" filled="f" stroked="f" strokeweight="1.8pt">
                                          <v:textbox style="layout-flow:vertical;mso-layout-flow-alt:bottom-to-top;mso-next-textbox:#_x0000_s23874" inset="0,0,0,0">
                                            <w:txbxContent>
                                              <w:p w:rsidR="000A348F" w:rsidRDefault="000A348F" w:rsidP="00E06A1B"/>
                                            </w:txbxContent>
                                          </v:textbox>
                                        </v:rect>
                                        <v:group id="_x0000_s23875" style="position:absolute;left:3;top:283;width:11631;height:16272" coordorigin="3,283" coordsize="11631,16272">
                                          <v:group id="_x0000_s23876" style="position:absolute;left:3;top:283;width:11631;height:16272" coordorigin="3,283" coordsize="11631,16272">
                                            <v:shapetype id="_x0000_t202" coordsize="21600,21600" o:spt="202" path="m,l,21600r21600,l21600,xe">
                                              <v:stroke joinstyle="miter"/>
                                              <v:path gradientshapeok="t" o:connecttype="rect"/>
                                            </v:shapetype>
                                            <v:shape id="_x0000_s23877" type="#_x0000_t202" style="position:absolute;left:8799;top:15699;width:2826;height:850;mso-position-horizontal-relative:page;mso-position-vertical-relative:page" filled="f" stroked="f">
                                              <v:textbox style="mso-next-textbox:#_x0000_s23877" inset="0,0,0,0">
                                                <w:txbxContent>
                                                  <w:p w:rsidR="000A348F" w:rsidRDefault="000A348F" w:rsidP="00E06A1B">
                                                    <w:pPr>
                                                      <w:pStyle w:val="Tworddate"/>
                                                      <w:rPr>
                                                        <w:rFonts w:ascii="Arial" w:hAnsi="Arial" w:cs="Arial"/>
                                                      </w:rPr>
                                                    </w:pPr>
                                                  </w:p>
                                                  <w:p w:rsidR="000A348F" w:rsidRDefault="000A348F" w:rsidP="00E06A1B">
                                                    <w:pPr>
                                                      <w:pStyle w:val="Tworddate"/>
                                                      <w:rPr>
                                                        <w:rFonts w:ascii="Arial" w:hAnsi="Arial" w:cs="Arial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ascii="Arial" w:hAnsi="Arial" w:cs="Arial"/>
                                                      </w:rPr>
                                                      <w:t>ООО «</w:t>
                                                    </w:r>
                                                    <w:proofErr w:type="spellStart"/>
                                                    <w:smartTag w:uri="urn:schemas-microsoft-com:office:smarttags" w:element="PersonName">
                                                      <w:r>
                                                        <w:rPr>
                                                          <w:rFonts w:ascii="Arial" w:hAnsi="Arial" w:cs="Arial"/>
                                                        </w:rPr>
                                                        <w:t>Сибстрин</w:t>
                                                      </w:r>
                                                    </w:smartTag>
                                                    <w:proofErr w:type="spellEnd"/>
                                                    <w:r>
                                                      <w:rPr>
                                                        <w:rFonts w:ascii="Arial" w:hAnsi="Arial" w:cs="Arial"/>
                                                      </w:rPr>
                                                      <w:t>»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group id="_x0000_s23878" style="position:absolute;left:3;top:283;width:11631;height:16272" coordorigin="3,283" coordsize="11631,16272">
                                              <v:shape id="_x0000_s23879" type="#_x0000_t202" style="position:absolute;left:10500;top:15420;width:1125;height:279;mso-position-horizontal-relative:page;mso-position-vertical-relative:page" filled="f" stroked="f">
                                                <v:textbox style="mso-next-textbox:#_x0000_s23879" inset="0,0,0,0">
                                                  <w:txbxContent>
                                                    <w:p w:rsidR="000A348F" w:rsidRDefault="000A348F" w:rsidP="00E06A1B">
                                                      <w:pPr>
                                                        <w:jc w:val="center"/>
                                                        <w:rPr>
                                                          <w:sz w:val="20"/>
                                                          <w:szCs w:val="20"/>
                                                        </w:rPr>
                                                      </w:pP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  <v:group id="_x0000_s23880" style="position:absolute;left:3;top:283;width:11631;height:16272" coordorigin="3,283" coordsize="11631,16272">
                                                <v:shape id="_x0000_s23881" type="#_x0000_t202" style="position:absolute;left:10500;top:15132;width:1125;height:288;mso-position-horizontal-relative:page;mso-position-vertical-relative:page" filled="f" stroked="f">
                                                  <v:textbox style="mso-next-textbox:#_x0000_s23881" inset="0,0,0,0">
                                                    <w:txbxContent>
                                                      <w:p w:rsidR="000A348F" w:rsidRDefault="000A348F" w:rsidP="00E06A1B">
                                                        <w:pPr>
                                                          <w:jc w:val="center"/>
                                                          <w:rPr>
                                                            <w:rFonts w:ascii="ISOCPEUR" w:hAnsi="ISOCPEUR"/>
                                                            <w:i/>
                                                            <w:sz w:val="20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rFonts w:ascii="ISOCPEUR" w:hAnsi="ISOCPEUR"/>
                                                            <w:i/>
                                                            <w:sz w:val="20"/>
                                                          </w:rPr>
                                                          <w:t>Листов</w:t>
                                                        </w: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  <v:group id="_x0000_s23882" style="position:absolute;left:3;top:283;width:11631;height:16272" coordorigin="3,283" coordsize="11631,16272">
                                                  <v:shape id="_x0000_s23883" type="#_x0000_t202" style="position:absolute;left:9650;top:15132;width:850;height:283;mso-position-horizontal-relative:page;mso-position-vertical-relative:page" filled="f" stroked="f">
                                                    <v:textbox style="mso-next-textbox:#_x0000_s23883" inset="0,0,0,0">
                                                      <w:txbxContent>
                                                        <w:p w:rsidR="000A348F" w:rsidRDefault="000A348F" w:rsidP="00E06A1B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rFonts w:ascii="ISOCPEUR" w:hAnsi="ISOCPEUR"/>
                                                              <w:i/>
                                                              <w:sz w:val="20"/>
                                                            </w:rPr>
                                                            <w:t>Лист</w:t>
                                                          </w: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  <v:group id="_x0000_s23884" style="position:absolute;left:3;top:283;width:11631;height:16272" coordorigin="3,283" coordsize="11631,16272">
                                                    <v:shape id="_x0000_s23885" type="#_x0000_t202" style="position:absolute;left:9650;top:15415;width:850;height:284;mso-position-horizontal-relative:page;mso-position-vertical-relative:page" filled="f" stroked="f">
                                                      <v:textbox style="mso-next-textbox:#_x0000_s23885" inset="0,0,0,0">
                                                        <w:txbxContent>
                                                          <w:p w:rsidR="000A348F" w:rsidRPr="009106FA" w:rsidRDefault="008A641D" w:rsidP="009106FA">
                                                            <w:pPr>
                                                              <w:rPr>
                                                                <w:szCs w:val="20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szCs w:val="20"/>
                                                              </w:rPr>
                                                              <w:t xml:space="preserve">      </w:t>
                                                            </w:r>
                                                            <w:r w:rsidR="009D4EA9">
                                                              <w:rPr>
                                                                <w:rStyle w:val="af1"/>
                                                              </w:rPr>
                                                              <w:fldChar w:fldCharType="begin"/>
                                                            </w:r>
                                                            <w:r>
                                                              <w:rPr>
                                                                <w:rStyle w:val="af1"/>
                                                              </w:rPr>
                                                              <w:instrText xml:space="preserve"> PAGE </w:instrText>
                                                            </w:r>
                                                            <w:r w:rsidR="009D4EA9">
                                                              <w:rPr>
                                                                <w:rStyle w:val="af1"/>
                                                              </w:rPr>
                                                              <w:fldChar w:fldCharType="separate"/>
                                                            </w:r>
                                                            <w:r w:rsidR="000359E2">
                                                              <w:rPr>
                                                                <w:rStyle w:val="af1"/>
                                                                <w:noProof/>
                                                              </w:rPr>
                                                              <w:t>1</w:t>
                                                            </w:r>
                                                            <w:r w:rsidR="009D4EA9">
                                                              <w:rPr>
                                                                <w:rStyle w:val="af1"/>
                                                              </w:rPr>
                                                              <w:fldChar w:fldCharType="end"/>
                                                            </w:r>
                                                          </w:p>
                                                        </w:txbxContent>
                                                      </v:textbox>
                                                    </v:shape>
                                                    <v:group id="_x0000_s23886" style="position:absolute;left:3;top:283;width:11631;height:16272" coordorigin="3,283" coordsize="11631,16272">
                                                      <v:shape id="_x0000_s23887" type="#_x0000_t202" style="position:absolute;left:8799;top:15420;width:851;height:279;mso-position-horizontal-relative:page;mso-position-vertical-relative:page" filled="f" stroked="f">
                                                        <v:textbox style="mso-next-textbox:#_x0000_s23887" inset="0,0,0,0">
                                                          <w:txbxContent>
                                                            <w:p w:rsidR="000A348F" w:rsidRDefault="008A641D" w:rsidP="00E06A1B">
                                                              <w:pPr>
                                                                <w:jc w:val="center"/>
                                                              </w:pPr>
                                                              <w:r>
                                                                <w:t>ПД</w:t>
                                                              </w: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  <v:group id="_x0000_s23888" style="position:absolute;left:3;top:283;width:11631;height:16272" coordorigin="3,283" coordsize="11631,16272">
                                                        <v:shape id="_x0000_s23889" type="#_x0000_t202" style="position:absolute;left:8799;top:15137;width:851;height:278;mso-position-horizontal-relative:page;mso-position-vertical-relative:page" filled="f" stroked="f">
                                                          <v:textbox style="mso-next-textbox:#_x0000_s23889" inset="0,0,0,0">
                                                            <w:txbxContent>
                                                              <w:p w:rsidR="000A348F" w:rsidRDefault="000A348F" w:rsidP="00E06A1B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rFonts w:ascii="ISOCPEUR" w:hAnsi="ISOCPEUR"/>
                                                                    <w:i/>
                                                                    <w:sz w:val="20"/>
                                                                  </w:rPr>
                                                                </w:pPr>
                                                                <w:r>
                                                                  <w:rPr>
                                                                    <w:rFonts w:ascii="ISOCPEUR" w:hAnsi="ISOCPEUR"/>
                                                                    <w:i/>
                                                                    <w:sz w:val="20"/>
                                                                  </w:rPr>
                                                                  <w:t>Стадия</w:t>
                                                                </w: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shape>
                                                        <v:group id="_x0000_s23890" style="position:absolute;left:3;top:283;width:11631;height:16272" coordorigin="3,283" coordsize="11631,16272">
                                                          <v:shape id="_x0000_s23891" type="#_x0000_t202" style="position:absolute;left:4822;top:15132;width:3977;height:1417;mso-position-horizontal-relative:page;mso-position-vertical-relative:page" filled="f" stroked="f">
                                                            <v:textbox style="mso-next-textbox:#_x0000_s23891" inset="0,0,0,0">
                                                              <w:txbxContent>
                                                                <w:p w:rsidR="000A348F" w:rsidRDefault="000A348F" w:rsidP="00E06A1B">
                                                                  <w:pPr>
                                                                    <w:pStyle w:val="Tworddate"/>
                                                                    <w:rPr>
                                                                      <w:sz w:val="22"/>
                                                                      <w:szCs w:val="22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  <w:p w:rsidR="003F3EDE" w:rsidRPr="003F3EDE" w:rsidRDefault="003F3EDE" w:rsidP="003F3EDE">
                                                                  <w:pPr>
                                                                    <w:pStyle w:val="a0"/>
                                                                    <w:tabs>
                                                                      <w:tab w:val="left" w:pos="600"/>
                                                                    </w:tabs>
                                                                    <w:spacing w:after="120" w:line="240" w:lineRule="auto"/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</w:pPr>
                                                                  <w:r w:rsidRPr="003F3EDE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  <w:t xml:space="preserve">Сметная часть, </w:t>
                                                                  </w:r>
                                                                </w:p>
                                                                <w:p w:rsidR="006A7509" w:rsidRDefault="00DC5E78" w:rsidP="003F3EDE">
                                                                  <w:pPr>
                                                                    <w:pStyle w:val="a0"/>
                                                                    <w:tabs>
                                                                      <w:tab w:val="left" w:pos="600"/>
                                                                    </w:tabs>
                                                                    <w:spacing w:after="120" w:line="240" w:lineRule="auto"/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</w:pPr>
                                                                  <w:r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  <w:t>шифр</w:t>
                                                                  </w:r>
                                                                  <w:r w:rsidR="0067517B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: Н.</w:t>
                                                                  </w:r>
                                                                  <w:r w:rsidR="006A7509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Дов</w:t>
                                                                  </w:r>
                                                                  <w:r w:rsidR="0067517B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.</w:t>
                                                                  </w:r>
                                                                  <w:r w:rsidR="00D863C2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Пл</w:t>
                                                                  </w:r>
                                                                  <w:r w:rsidR="003F3EDE" w:rsidRPr="003F3EDE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-</w:t>
                                                                  </w:r>
                                                                  <w:r w:rsidR="006A7509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3</w:t>
                                                                  </w:r>
                                                                  <w:r w:rsidR="00D863C2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4</w:t>
                                                                  </w:r>
                                                                  <w:r w:rsidR="003F3EDE" w:rsidRPr="003F3EDE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/1</w:t>
                                                                  </w:r>
                                                                  <w:r w:rsidR="0019300E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1</w:t>
                                                                  </w:r>
                                                                  <w:r w:rsidR="0067517B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  <w:t>.СМ</w:t>
                                                                  </w:r>
                                                                </w:p>
                                                                <w:p w:rsidR="003F3EDE" w:rsidRPr="003F3EDE" w:rsidRDefault="003F3EDE" w:rsidP="003F3EDE">
                                                                  <w:pPr>
                                                                    <w:pStyle w:val="a0"/>
                                                                    <w:tabs>
                                                                      <w:tab w:val="left" w:pos="600"/>
                                                                    </w:tabs>
                                                                    <w:spacing w:after="120" w:line="240" w:lineRule="auto"/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  <w:lang w:val="ru-RU"/>
                                                                    </w:rPr>
                                                                  </w:pPr>
                                                                  <w:r w:rsidRPr="003F3EDE"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  <w:t xml:space="preserve"> </w:t>
                                                                  </w:r>
                                                                </w:p>
                                                                <w:p w:rsidR="000A348F" w:rsidRPr="003F3EDE" w:rsidRDefault="000A348F" w:rsidP="00E06A1B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  <v:group id="_x0000_s23892" style="position:absolute;left:3;top:283;width:11631;height:16272" coordorigin="3,283" coordsize="11631,16272">
                                                            <v:shape id="_x0000_s23893" type="#_x0000_t202" style="position:absolute;left:4822;top:14282;width:6803;height:850;mso-position-horizontal-relative:page;mso-position-vertical-relative:page" filled="f" stroked="f">
                                                              <v:textbox style="mso-next-textbox:#_x0000_s23893" inset="0,0,0,0">
                                                                <w:txbxContent>
                                                                  <w:p w:rsidR="000A348F" w:rsidRPr="003040CE" w:rsidRDefault="00E757A9" w:rsidP="003040CE">
                                                                    <w:pPr>
                                                                      <w:jc w:val="center"/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</w:pPr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  <w:t>Реконструкция водопровода в д</w:t>
                                                                    </w:r>
                                                                    <w:proofErr w:type="gramStart"/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  <w:t>.П</w:t>
                                                                    </w:r>
                                                                    <w:proofErr w:type="gramEnd"/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  <w:t xml:space="preserve">леханово </w:t>
                                                                    </w:r>
                                                                    <w:proofErr w:type="spellStart"/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  <w:t>Доволенского</w:t>
                                                                    </w:r>
                                                                    <w:proofErr w:type="spellEnd"/>
                                                                    <w:r>
                                                                      <w:rPr>
                                                                        <w:sz w:val="18"/>
                                                                        <w:szCs w:val="18"/>
                                                                      </w:rPr>
                                                                      <w:t xml:space="preserve"> района Новосибирской   области</w:t>
                                                                    </w:r>
                                                                  </w:p>
                                                                </w:txbxContent>
                                                              </v:textbox>
                                                            </v:shape>
                                                            <v:group id="_x0000_s23894" style="position:absolute;left:3;top:283;width:11631;height:16272" coordorigin="3,283" coordsize="11631,16272">
                                                              <v:shape id="_x0000_s23895" type="#_x0000_t202" style="position:absolute;left:1137;top:14287;width:567;height:279;mso-position-horizontal-relative:page;mso-position-vertical-relative:page" filled="f" stroked="f">
                                                                <v:textbox style="mso-next-textbox:#_x0000_s23895" inset="0,0,0,0">
                                                                  <w:txbxContent>
                                                                    <w:p w:rsidR="000A348F" w:rsidRDefault="000A348F" w:rsidP="00E06A1B">
                                                                      <w:pPr>
                                                                        <w:jc w:val="center"/>
                                                                        <w:rPr>
                                                                          <w:rFonts w:ascii="ISOCPEUR" w:hAnsi="ISOCPEUR"/>
                                                                          <w:i/>
                                                                          <w:sz w:val="20"/>
                                                                        </w:rPr>
                                                                      </w:pPr>
                                                                    </w:p>
                                                                  </w:txbxContent>
                                                                </v:textbox>
                                                              </v:shape>
                                                              <v:group id="_x0000_s23896" style="position:absolute;left:3;top:283;width:11631;height:16272" coordorigin="3,283" coordsize="11631,16272">
                                                                <v:shape id="_x0000_s23897" type="#_x0000_t202" style="position:absolute;left:1704;top:14282;width:567;height:284;mso-position-horizontal-relative:page;mso-position-vertical-relative:page" filled="f" stroked="f">
                                                                  <v:textbox style="mso-next-textbox:#_x0000_s23897" inset="0,0,0,0">
                                                                    <w:txbxContent>
                                                                      <w:p w:rsidR="000A348F" w:rsidRDefault="000A348F" w:rsidP="00E06A1B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rFonts w:ascii="ISOCPEUR" w:hAnsi="ISOCPEUR"/>
                                                                            <w:i/>
                                                                            <w:sz w:val="20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shape>
                                                                <v:group id="_x0000_s23898" style="position:absolute;left:3;top:283;width:11631;height:16272" coordorigin="3,283" coordsize="11631,16272">
                                                                  <v:shape id="_x0000_s23899" type="#_x0000_t202" style="position:absolute;left:2271;top:14282;width:567;height:284;mso-position-horizontal-relative:page;mso-position-vertical-relative:page" filled="f" stroked="f">
                                                                    <v:textbox style="mso-next-textbox:#_x0000_s23899" inset="0,0,0,0">
                                                                      <w:txbxContent>
                                                                        <w:p w:rsidR="000A348F" w:rsidRDefault="000A348F" w:rsidP="00E06A1B">
                                                                          <w:pPr>
                                                                            <w:jc w:val="center"/>
                                                                            <w:rPr>
                                                                              <w:rFonts w:ascii="ISOCPEUR" w:hAnsi="ISOCPEUR"/>
                                                                              <w:i/>
                                                                              <w:sz w:val="20"/>
                                                                            </w:rPr>
                                                                          </w:pPr>
                                                                        </w:p>
                                                                      </w:txbxContent>
                                                                    </v:textbox>
                                                                  </v:shape>
                                                                  <v:group id="_x0000_s23900" style="position:absolute;left:3;top:283;width:11631;height:16272" coordorigin="3,283" coordsize="11631,16272">
                                                                    <v:shape id="_x0000_s23901" type="#_x0000_t202" style="position:absolute;left:2838;top:14282;width:567;height:284;mso-position-horizontal-relative:page;mso-position-vertical-relative:page" filled="f" stroked="f">
                                                                      <v:textbox style="mso-next-textbox:#_x0000_s23901" inset="0,0,0,0">
                                                                        <w:txbxContent>
                                                                          <w:p w:rsidR="000A348F" w:rsidRDefault="000A348F" w:rsidP="00E06A1B">
                                                                            <w:pPr>
                                                                              <w:jc w:val="center"/>
                                                                              <w:rPr>
                                                                                <w:rFonts w:ascii="ISOCPEUR" w:hAnsi="ISOCPEUR"/>
                                                                                <w:i/>
                                                                                <w:sz w:val="20"/>
                                                                              </w:rPr>
                                                                            </w:pPr>
                                                                          </w:p>
                                                                        </w:txbxContent>
                                                                      </v:textbox>
                                                                    </v:shape>
                                                                    <v:group id="_x0000_s23902" style="position:absolute;left:3;top:283;width:11631;height:16272" coordorigin="3,283" coordsize="11631,16272">
                                                                      <v:shape id="_x0000_s23903" type="#_x0000_t202" style="position:absolute;left:3405;top:14282;width:850;height:272;mso-position-horizontal-relative:page;mso-position-vertical-relative:page" filled="f" stroked="f">
                                                                        <v:textbox style="mso-next-textbox:#_x0000_s23903" inset="0,0,0,0">
                                                                          <w:txbxContent>
                                                                            <w:p w:rsidR="000A348F" w:rsidRDefault="000A348F" w:rsidP="00E06A1B">
                                                                              <w:pPr>
                                                                                <w:jc w:val="center"/>
                                                                                <w:rPr>
                                                                                  <w:rFonts w:ascii="ISOCPEUR" w:hAnsi="ISOCPEUR"/>
                                                                                  <w:i/>
                                                                                  <w:sz w:val="20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xbxContent>
                                                                        </v:textbox>
                                                                      </v:shape>
                                                                      <v:group id="_x0000_s23904" style="position:absolute;left:3;top:283;width:11631;height:16272" coordorigin="3,283" coordsize="11631,16272">
                                                                        <v:shape id="_x0000_s23905" type="#_x0000_t202" style="position:absolute;left:4243;top:14282;width:579;height:272;mso-position-horizontal-relative:page;mso-position-vertical-relative:page" filled="f" stroked="f">
                                                                          <v:textbox style="mso-next-textbox:#_x0000_s23905" inset="0,0,0,0">
                                                                            <w:txbxContent>
                                                                              <w:p w:rsidR="000A348F" w:rsidRDefault="000A348F" w:rsidP="00E06A1B">
                                                                                <w:pPr>
                                                                                  <w:jc w:val="center"/>
                                                                                  <w:rPr>
                                                                                    <w:rFonts w:ascii="ISOCPEUR" w:hAnsi="ISOCPEUR"/>
                                                                                    <w:i/>
                                                                                    <w:sz w:val="20"/>
                                                                                  </w:rPr>
                                                                                </w:pPr>
                                                                              </w:p>
                                                                            </w:txbxContent>
                                                                          </v:textbox>
                                                                        </v:shape>
                                                                        <v:group id="_x0000_s23906" style="position:absolute;left:3;top:283;width:11631;height:16272" coordorigin="3,283" coordsize="11631,16272">
                                                                          <v:shape id="_x0000_s23907" type="#_x0000_t202" style="position:absolute;left:1137;top:14554;width:567;height:295;mso-position-horizontal-relative:page;mso-position-vertical-relative:page" filled="f" stroked="f">
                                                                            <v:textbox style="mso-next-textbox:#_x0000_s23907" inset="0,0,0,0">
                                                                              <w:txbxContent>
                                                                                <w:p w:rsidR="000A348F" w:rsidRDefault="000A348F" w:rsidP="00E06A1B"/>
                                                                              </w:txbxContent>
                                                                            </v:textbox>
                                                                          </v:shape>
                                                                          <v:group id="_x0000_s23908" style="position:absolute;left:3;top:283;width:11631;height:16272" coordorigin="3,283" coordsize="11631,16272">
                                                                            <v:shape id="_x0000_s23909" type="#_x0000_t202" style="position:absolute;left:1704;top:14566;width:567;height:283;mso-position-horizontal-relative:page;mso-position-vertical-relative:page" filled="f" stroked="f">
                                                                              <v:textbox style="mso-next-textbox:#_x0000_s23909" inset="0,0,0,0">
                                                                                <w:txbxContent>
                                                                                  <w:p w:rsidR="000A348F" w:rsidRDefault="000A348F" w:rsidP="00E06A1B"/>
                                                                                </w:txbxContent>
                                                                              </v:textbox>
                                                                            </v:shape>
                                                                            <v:group id="_x0000_s23910" style="position:absolute;left:3;top:283;width:11631;height:16272" coordorigin="3,283" coordsize="11631,16272">
                                                                              <v:shape id="_x0000_s23911" type="#_x0000_t202" style="position:absolute;left:2271;top:14554;width:560;height:295;mso-position-horizontal-relative:page;mso-position-vertical-relative:page" filled="f" stroked="f">
                                                                                <v:textbox style="mso-next-textbox:#_x0000_s23911" inset="0,0,0,0">
                                                                                  <w:txbxContent>
                                                                                    <w:p w:rsidR="000A348F" w:rsidRDefault="000A348F" w:rsidP="00E06A1B"/>
                                                                                  </w:txbxContent>
                                                                                </v:textbox>
                                                                              </v:shape>
                                                                              <v:group id="_x0000_s23912" style="position:absolute;left:3;top:283;width:11631;height:16272" coordorigin="3,283" coordsize="11631,16272">
                                                                                <v:shape id="_x0000_s23913" type="#_x0000_t202" style="position:absolute;left:2831;top:14554;width:574;height:295;mso-position-horizontal-relative:page;mso-position-vertical-relative:page" filled="f" stroked="f">
                                                                                  <v:textbox style="mso-next-textbox:#_x0000_s23913" inset="0,0,0,0">
                                                                                    <w:txbxContent>
                                                                                      <w:p w:rsidR="000A348F" w:rsidRDefault="000A348F" w:rsidP="00E06A1B"/>
                                                                                    </w:txbxContent>
                                                                                  </v:textbox>
                                                                                </v:shape>
                                                                                <v:group id="_x0000_s23914" style="position:absolute;left:3;top:283;width:11631;height:16272" coordorigin="3,283" coordsize="11631,16272">
                                                                                  <v:shape id="_x0000_s23915" type="#_x0000_t202" style="position:absolute;left:3405;top:14554;width:838;height:295;mso-position-horizontal-relative:page;mso-position-vertical-relative:page" filled="f" stroked="f">
                                                                                    <v:textbox style="mso-next-textbox:#_x0000_s23915" inset="0,0,0,0">
                                                                                      <w:txbxContent>
                                                                                        <w:p w:rsidR="000A348F" w:rsidRDefault="000A348F" w:rsidP="00E06A1B"/>
                                                                                      </w:txbxContent>
                                                                                    </v:textbox>
                                                                                  </v:shape>
                                                                                  <v:group id="_x0000_s23916" style="position:absolute;left:3;top:283;width:11631;height:16272" coordorigin="3,283" coordsize="11631,16272">
                                                                                    <v:shape id="_x0000_s23917" type="#_x0000_t202" style="position:absolute;left:4243;top:14554;width:579;height:295;mso-position-horizontal-relative:page;mso-position-vertical-relative:page" filled="f" stroked="f">
                                                                                      <v:textbox style="mso-next-textbox:#_x0000_s23917" inset="0,0,0,0">
                                                                                        <w:txbxContent>
                                                                                          <w:p w:rsidR="000A348F" w:rsidRDefault="000A348F" w:rsidP="00E06A1B"/>
                                                                                        </w:txbxContent>
                                                                                      </v:textbox>
                                                                                    </v:shape>
                                                                                    <v:group id="_x0000_s23918" style="position:absolute;left:3;top:283;width:11631;height:16272" coordorigin="3,283" coordsize="11631,16272">
                                                                                      <v:shape id="_x0000_s23919" type="#_x0000_t202" style="position:absolute;left:1137;top:14849;width:567;height:283;mso-position-horizontal-relative:page;mso-position-vertical-relative:page" filled="f" stroked="f">
                                                                                        <v:textbox style="mso-next-textbox:#_x0000_s23919" inset="0,0,0,0">
                                                                                          <w:txbxContent>
                                                                                            <w:p w:rsidR="000A348F" w:rsidRDefault="000A348F" w:rsidP="00E06A1B">
                                                                                              <w:pPr>
                                                                                                <w:jc w:val="center"/>
                                                                                                <w:rPr>
                                                                                                  <w:rFonts w:ascii="ISOCPEUR" w:hAnsi="ISOCPEUR"/>
                                                                                                  <w:i/>
                                                                                                  <w:sz w:val="20"/>
                                                                                                </w:rPr>
                                                                                              </w:pPr>
                                                                                              <w:proofErr w:type="spellStart"/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ISOCPEUR" w:hAnsi="ISOCPEUR"/>
                                                                                                  <w:i/>
                                                                                                  <w:sz w:val="20"/>
                                                                                                </w:rPr>
                                                                                                <w:t>Изм</w:t>
                                                                                              </w:r>
                                                                                              <w:proofErr w:type="spellEnd"/>
                                                                                              <w:r>
                                                                                                <w:rPr>
                                                                                                  <w:rFonts w:ascii="ISOCPEUR" w:hAnsi="ISOCPEUR"/>
                                                                                                  <w:i/>
                                                                                                  <w:sz w:val="20"/>
                                                                                                </w:rPr>
                                                                                                <w:t>.</w:t>
                                                                                              </w:r>
                                                                                            </w:p>
                                                                                          </w:txbxContent>
                                                                                        </v:textbox>
                                                                                      </v:shape>
                                                                                      <v:group id="_x0000_s23920" style="position:absolute;left:3;top:283;width:11631;height:16272" coordorigin="3,283" coordsize="11631,16272">
                                                                                        <v:shape id="_x0000_s23921" type="#_x0000_t202" style="position:absolute;left:1704;top:14849;width:567;height:288;mso-position-horizontal-relative:page;mso-position-vertical-relative:page" filled="f" stroked="f">
                                                                                          <v:textbox style="mso-next-textbox:#_x0000_s23921" inset="0,0,0,0">
                                                                                            <w:txbxContent>
                                                                                              <w:p w:rsidR="000A348F" w:rsidRDefault="000A348F" w:rsidP="00E06A1B">
                                                                                                <w:pPr>
                                                                                                  <w:jc w:val="center"/>
                                                                                                  <w:rPr>
                                                                                                    <w:rFonts w:ascii="ISOCPEUR" w:hAnsi="ISOCPEUR"/>
                                                                                                    <w:i/>
                                                                                                    <w:sz w:val="20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proofErr w:type="spellStart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ISOCPEUR" w:hAnsi="ISOCPEUR"/>
                                                                                                    <w:i/>
                                                                                                    <w:sz w:val="20"/>
                                                                                                  </w:rPr>
                                                                                                  <w:t>Кол</w:t>
                                                                                                </w:r>
                                                                                                <w:proofErr w:type="gramStart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ISOCPEUR" w:hAnsi="ISOCPEUR"/>
                                                                                                    <w:i/>
                                                                                                    <w:sz w:val="20"/>
                                                                                                  </w:rPr>
                                                                                                  <w:t>.у</w:t>
                                                                                                </w:r>
                                                                                                <w:proofErr w:type="gramEnd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ISOCPEUR" w:hAnsi="ISOCPEUR"/>
                                                                                                    <w:i/>
                                                                                                    <w:sz w:val="20"/>
                                                                                                  </w:rPr>
                                                                                                  <w:t>ч</w:t>
                                                                                                </w:r>
                                                                                                <w:proofErr w:type="spellEnd"/>
                                                                                                <w:r>
                                                                                                  <w:rPr>
                                                                                                    <w:rFonts w:ascii="ISOCPEUR" w:hAnsi="ISOCPEUR"/>
                                                                                                    <w:i/>
                                                                                                    <w:sz w:val="20"/>
                                                                                                  </w:rPr>
                                                                                                  <w:t>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xbxContent>
                                                                                          </v:textbox>
                                                                                        </v:shape>
                                                                                        <v:group id="_x0000_s23922" style="position:absolute;left:3;top:283;width:11631;height:16272" coordorigin="3,283" coordsize="11631,16272">
                                                                                          <v:shape id="_x0000_s23923" type="#_x0000_t202" style="position:absolute;left:2271;top:14849;width:560;height:288;mso-position-horizontal-relative:page;mso-position-vertical-relative:page" filled="f" stroked="f">
                                                                                            <v:textbox style="mso-next-textbox:#_x0000_s23923" inset="0,0,0,0">
                                                                                              <w:txbxContent>
                                                                                                <w:p w:rsidR="000A348F" w:rsidRDefault="000A348F" w:rsidP="00E06A1B">
                                                                                                  <w:pPr>
                                                                                                    <w:jc w:val="center"/>
                                                                                                    <w:rPr>
                                                                                                      <w:rFonts w:ascii="ISOCPEUR" w:hAnsi="ISOCPEUR"/>
                                                                                                      <w:i/>
                                                                                                      <w:sz w:val="20"/>
                                                                                                    </w:rPr>
                                                                                                  </w:pPr>
                                                                                                  <w:r>
                                                                                                    <w:rPr>
                                                                                                      <w:rFonts w:ascii="ISOCPEUR" w:hAnsi="ISOCPEUR"/>
                                                                                                      <w:i/>
                                                                                                      <w:sz w:val="20"/>
                                                                                                    </w:rPr>
                                                                                                    <w:t>Лист</w:t>
                                                                                                  </w:r>
                                                                                                </w:p>
                                                                                              </w:txbxContent>
                                                                                            </v:textbox>
                                                                                          </v:shape>
                                                                                          <v:group id="_x0000_s23924" style="position:absolute;left:3;top:283;width:11631;height:16272" coordorigin="3,283" coordsize="11631,16272">
                                                                                            <v:shape id="_x0000_s23925" type="#_x0000_t202" style="position:absolute;left:2831;top:14849;width:574;height:288;mso-position-horizontal-relative:page;mso-position-vertical-relative:page" filled="f" stroked="f">
                                                                                              <v:textbox style="mso-next-textbox:#_x0000_s23925" inset="0,0,0,0">
                                                                                                <w:txbxContent>
                                                                                                  <w:p w:rsidR="000A348F" w:rsidRDefault="000A348F" w:rsidP="00E06A1B">
                                                                                                    <w:pPr>
                                                                                                      <w:jc w:val="center"/>
                                                                                                      <w:rPr>
                                                                                                        <w:rFonts w:ascii="ISOCPEUR" w:hAnsi="ISOCPEUR"/>
                                                                                                        <w:i/>
                                                                                                        <w:sz w:val="20"/>
                                                                                                      </w:rPr>
                                                                                                    </w:pPr>
                                                                                                    <w:r>
                                                                                                      <w:rPr>
                                                                                                        <w:rFonts w:ascii="ISOCPEUR" w:hAnsi="ISOCPEUR"/>
                                                                                                        <w:i/>
                                                                                                        <w:sz w:val="20"/>
                                                                                                      </w:rPr>
                                                                                                      <w:t>№док.</w:t>
                                                                                                    </w:r>
                                                                                                  </w:p>
                                                                                                </w:txbxContent>
                                                                                              </v:textbox>
                                                                                            </v:shape>
                                                                                            <v:group id="_x0000_s23926" style="position:absolute;left:3;top:283;width:11631;height:16272" coordorigin="3,283" coordsize="11631,16272">
                                                                                              <v:shape id="_x0000_s23927" type="#_x0000_t202" style="position:absolute;left:3405;top:14849;width:838;height:288;mso-position-horizontal-relative:page;mso-position-vertical-relative:page" filled="f" stroked="f">
                                                                                                <v:textbox style="mso-next-textbox:#_x0000_s23927" inset="0,0,0,0">
                                                                                                  <w:txbxContent>
                                                                                                    <w:p w:rsidR="000A348F" w:rsidRDefault="000A348F" w:rsidP="00E06A1B">
                                                                                                      <w:pPr>
                                                                                                        <w:jc w:val="center"/>
                                                                                                        <w:rPr>
                                                                                                          <w:rFonts w:ascii="ISOCPEUR" w:hAnsi="ISOCPEUR"/>
                                                                                                          <w:i/>
                                                                                                          <w:sz w:val="20"/>
                                                                                                        </w:rPr>
                                                                                                      </w:pPr>
                                                                                                      <w:r>
                                                                                                        <w:rPr>
                                                                                                          <w:rFonts w:ascii="ISOCPEUR" w:hAnsi="ISOCPEUR"/>
                                                                                                          <w:i/>
                                                                                                          <w:sz w:val="20"/>
                                                                                                        </w:rPr>
                                                                                                        <w:t>Подл.</w:t>
                                                                                                      </w:r>
                                                                                                    </w:p>
                                                                                                  </w:txbxContent>
                                                                                                </v:textbox>
                                                                                              </v:shape>
                                                                                              <v:group id="_x0000_s23928" style="position:absolute;left:3;top:283;width:11631;height:16272" coordorigin="3,283" coordsize="11631,16272">
                                                                                                <v:shape id="_x0000_s23929" type="#_x0000_t202" style="position:absolute;left:4243;top:14849;width:567;height:288;mso-position-horizontal-relative:page;mso-position-vertical-relative:page" filled="f" stroked="f">
                                                                                                  <v:textbox style="mso-next-textbox:#_x0000_s23929" inset="0,0,0,0">
                                                                                                    <w:txbxContent>
                                                                                                      <w:p w:rsidR="000A348F" w:rsidRDefault="000A348F" w:rsidP="00E06A1B">
                                                                                                        <w:pPr>
                                                                                                          <w:jc w:val="center"/>
                                                                                                          <w:rPr>
                                                                                                            <w:rFonts w:ascii="ISOCPEUR" w:hAnsi="ISOCPEUR"/>
                                                                                                            <w:i/>
                                                                                                            <w:sz w:val="20"/>
                                                                                                          </w:rPr>
                                                                                                        </w:pPr>
                                                                                                        <w:r>
                                                                                                          <w:rPr>
                                                                                                            <w:rFonts w:ascii="ISOCPEUR" w:hAnsi="ISOCPEUR"/>
                                                                                                            <w:i/>
                                                                                                            <w:sz w:val="20"/>
                                                                                                          </w:rPr>
                                                                                                          <w:t>Дата</w:t>
                                                                                                        </w:r>
                                                                                                      </w:p>
                                                                                                    </w:txbxContent>
                                                                                                  </v:textbox>
                                                                                                </v:shape>
                                                                                                <v:group id="_x0000_s23930" style="position:absolute;left:3;top:283;width:11631;height:16272" coordorigin="3,283" coordsize="11631,16272">
                                                                                                  <v:shape id="_x0000_s23931" type="#_x0000_t202" style="position:absolute;left:1137;top:15132;width:1134;height:288;mso-position-horizontal-relative:page;mso-position-vertical-relative:page" filled="f" stroked="f">
                                                                                                    <v:textbox style="mso-next-textbox:#_x0000_s23931" inset="0,0,0,0">
                                                                                                      <w:txbxContent>
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<w:pPr>
                                                                                                            <w:pStyle w:val="Twordfami"/>
                                                                                                          </w:pPr>
                                                                                                          <w:r>
                                                                                                            <w:t>ГИП</w:t>
                                                                                                          </w:r>
                                                                                                        </w:p>
                                                                                                        <w:p w:rsidR="000A348F" w:rsidRDefault="000A348F" w:rsidP="00E06A1B"/>
                                                                                                      </w:txbxContent>
                                                                                                    </v:textbox>
                                                                                                  </v:shape>
                                                                                                  <v:group id="_x0000_s23932" style="position:absolute;left:3;top:283;width:11631;height:16272" coordorigin="3,283" coordsize="11631,16272">
                                                                                                    <v:shape id="_x0000_s23933" type="#_x0000_t202" style="position:absolute;left:2271;top:15132;width:1134;height:283;mso-position-horizontal-relative:page;mso-position-vertical-relative:page" filled="f" stroked="f">
                                                                                                      <v:textbox style="mso-next-textbox:#_x0000_s23933" inset="0,0,0,0">
                                                                                                        <w:txbxContent>
                                                                                                          <w:p w:rsidR="000A348F" w:rsidRPr="00146AD0" w:rsidRDefault="000A69A3" w:rsidP="00146AD0">
                                                                                                            <w:proofErr w:type="spellStart"/>
                                                                                                            <w:r>
                                                                                                              <w:rPr>
                                                                                                                <w:sz w:val="22"/>
                                                                                                              </w:rPr>
                                                                                                              <w:t>Алифанов</w:t>
                                                                                                            </w:r>
                                                                                                            <w:proofErr w:type="spellEnd"/>
                                                                                                          </w:p>
                                                                                                        </w:txbxContent>
                                                                                                      </v:textbox>
                                                                                                    </v:shape>
                                                                                                    <v:group id="_x0000_s23934" style="position:absolute;left:3;top:283;width:11631;height:16272" coordorigin="3,283" coordsize="11631,16272">
                                                                                                      <v:shape id="_x0000_s23935" type="#_x0000_t202" style="position:absolute;left:3405;top:15132;width:838;height:288;mso-position-horizontal-relative:page;mso-position-vertical-relative:page" filled="f" stroked="f">
                                                                                                        <v:textbox style="mso-next-textbox:#_x0000_s23935" inset="0,0,0,0">
                                                                                                          <w:txbxContent>
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<w:pPr>
                                                                                                                <w:jc w:val="center"/>
                                                                                                                <w:rPr>
                                                                                                                  <w:rFonts w:ascii="ISOCPEUR" w:hAnsi="ISOCPEUR"/>
                                                                                                                  <w:i/>
                                                                                                                  <w:sz w:val="20"/>
                                                                                                                </w:rPr>
                                                                                                              </w:pPr>
                                                                                                            </w:p>
                                                                                                          </w:txbxContent>
                                                                                                        </v:textbox>
                                                                                                      </v:shape>
                                                                                                      <v:group id="_x0000_s23936" style="position:absolute;left:3;top:283;width:11631;height:16272" coordorigin="3,283" coordsize="11631,16272">
                                                                                                        <v:shape id="_x0000_s23937" type="#_x0000_t202" style="position:absolute;left:4243;top:15132;width:579;height:288;mso-position-horizontal-relative:page;mso-position-vertical-relative:page" filled="f" stroked="f">
                                                                                                          <v:textbox style="mso-next-textbox:#_x0000_s23937" inset="0,0,0,0">
                                                                                                            <w:txbxContent>
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<w:pPr>
                                                                                                                  <w:jc w:val="center"/>
                                                                                                                  <w:rPr>
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<w:i/>
                                                                                                                    <w:sz w:val="20"/>
                                                                                                                  </w:rPr>
                                                                                                                </w:pPr>
                                                                                                              </w:p>
                                                                                                            </w:txbxContent>
                                                                                                          </v:textbox>
                                                                                                        </v:shape>
                                                                                                        <v:group id="_x0000_s23938" style="position:absolute;left:3;top:283;width:11631;height:16272" coordorigin="3,283" coordsize="11631,16272">
                                                                                                          <v:shape id="_x0000_s23939" type="#_x0000_t202" style="position:absolute;left:1137;top:15420;width:1134;height:279;mso-position-horizontal-relative:page;mso-position-vertical-relative:page" filled="f" stroked="f">
                                                                                                            <v:textbox style="mso-next-textbox:#_x0000_s23939" inset="0,0,0,0">
                                                                                                              <w:txbxContent>
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</w:txbxContent>
                                                                                                            </v:textbox>
                                                                                                          </v:shape>
                                                                                                          <v:group id="_x0000_s23940" style="position:absolute;left:3;top:283;width:11631;height:16272" coordorigin="3,283" coordsize="11631,16272">
                                                                                                            <v:shape id="_x0000_s23941" type="#_x0000_t202" style="position:absolute;left:2271;top:15420;width:1134;height:279;mso-position-horizontal-relative:page;mso-position-vertical-relative:page" filled="f" stroked="f">
                                                                                                              <v:textbox style="mso-next-textbox:#_x0000_s23941" inset="0,0,0,0">
                                                                                                                <w:txbxContent>
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</w:txbxContent>
                                                                                                              </v:textbox>
                                                                                                            </v:shape>
                                                                                                            <v:group id="_x0000_s23942" style="position:absolute;left:3;top:283;width:11631;height:16272" coordorigin="3,283" coordsize="11631,16272">
                                                                                                              <v:shape id="_x0000_s23943" type="#_x0000_t202" style="position:absolute;left:3405;top:15415;width:838;height:284;mso-position-horizontal-relative:page;mso-position-vertical-relative:page" filled="f" stroked="f">
                                                                                                                <v:textbox style="mso-next-textbox:#_x0000_s23943" inset="0,0,0,0">
                                                                                                                  <w:txbxContent>
  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  </w:txbxContent>
                                                                                                                </v:textbox>
                                                                                                              </v:shape>
                                                                                                              <v:group id="_x0000_s23944" style="position:absolute;left:3;top:283;width:11631;height:16272" coordorigin="3,283" coordsize="11631,16272">
                                                                                                                <v:shape id="_x0000_s23945" type="#_x0000_t202" style="position:absolute;left:4243;top:15415;width:567;height:284;mso-position-horizontal-relative:page;mso-position-vertical-relative:page" filled="f" stroked="f">
                                                                                                                  <v:textbox style="mso-next-textbox:#_x0000_s23945" inset="0,0,0,0">
                                                                                                                    <w:txbxContent>
    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    </w:txbxContent>
                                                                                                                  </v:textbox>
                                                                                                                </v:shape>
                                                                                                                <v:group id="_x0000_s23946" style="position:absolute;left:3;top:283;width:11631;height:16272" coordorigin="3,283" coordsize="11631,16272">
                                                                                                                  <v:shape id="_x0000_s23947" type="#_x0000_t202" style="position:absolute;left:4243;top:15699;width:567;height:289;mso-position-horizontal-relative:page;mso-position-vertical-relative:page" filled="f" stroked="f">
                                                                                                                    <v:textbox style="mso-next-textbox:#_x0000_s23947" inset="0,0,0,0">
                                                                                                                      <w:txbxContent>
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<w:pPr>
                                                                                                                            <w:jc w:val="center"/>
                                                                                                                            <w:rPr>
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<w:i/>
                                                                                                                              <w:sz w:val="20"/>
                                                                                                                            </w:rPr>
                                                                                                                          </w:pPr>
                                                                                                                        </w:p>
                                                                                                                      </w:txbxContent>
                                                                                                                    </v:textbox>
                                                                                                                  </v:shape>
                                                                                                                  <v:group id="_x0000_s23948" style="position:absolute;left:3;top:283;width:11631;height:16272" coordorigin="3,283" coordsize="11631,16272">
                                                                                                                    <v:shape id="_x0000_s23949" type="#_x0000_t202" style="position:absolute;left:3405;top:15699;width:838;height:289;mso-position-horizontal-relative:page;mso-position-vertical-relative:page" filled="f" stroked="f">
                                                                                                                      <v:textbox style="mso-next-textbox:#_x0000_s23949" inset="0,0,0,0">
                                                                                                                        <w:txbxContent>
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<w:pPr>
                                                                                                                              <w:jc w:val="center"/>
                                                                                                                              <w:rPr>
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<w:i/>
                                                                                                                                <w:sz w:val="20"/>
                                                                                                                              </w:rPr>
                                                                                                                            </w:pPr>
                                                                                                                          </w:p>
                                                                                                                        </w:txbxContent>
                                                                                                                      </v:textbox>
                                                                                                                    </v:shape>
                                                                                                                    <v:group id="_x0000_s23950" style="position:absolute;left:3;top:283;width:11631;height:16272" coordorigin="3,283" coordsize="11631,16272">
                                                                                                                      <v:shape id="_x0000_s23951" type="#_x0000_t202" style="position:absolute;left:2271;top:15699;width:1134;height:289;mso-position-horizontal-relative:page;mso-position-vertical-relative:page" filled="f" stroked="f">
                                                                                                                        <v:textbox style="mso-next-textbox:#_x0000_s23951" inset="0,0,0,0">
                                                                                                                          <w:txbxContent>
                                                                                                                            <w:p w:rsidR="000A348F" w:rsidRPr="000A69A3" w:rsidRDefault="000A348F" w:rsidP="000A69A3"/>
                                                                                                                          </w:txbxContent>
                                                                                                                        </v:textbox>
                                                                                                                      </v:shape>
                                                                                                                      <v:group id="_x0000_s23952" style="position:absolute;left:3;top:283;width:11631;height:16272" coordorigin="3,283" coordsize="11631,16272">
                                                                                                                        <v:shape id="_x0000_s23953" type="#_x0000_t202" style="position:absolute;left:1137;top:15699;width:1134;height:289;mso-position-horizontal-relative:page;mso-position-vertical-relative:page" filled="f" stroked="f">
                                                                                                                          <v:textbox style="mso-next-textbox:#_x0000_s23953" inset="0,0,0,0">
                                                                                                                            <w:txbxContent>
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<w:pPr>
                                                                                                                                  <w:pStyle w:val="Twordfami"/>
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</w:rPr>
                                                                                                                                </w:pPr>
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</w:rPr>
                                                                                                                                  <w:t>Рук</w:t>
                                                                                                                                </w:r>
                                                                                                                                <w:proofErr w:type="gramStart"/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</w:rPr>
                                                                                                                                  <w:t>.г</w:t>
                                                                                                                                </w:r>
                                                                                                                                <w:proofErr w:type="gramEnd"/>
                                                                                                                                <w:r>
                                                                                                                                  <w:rPr>
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</w:rPr>
                                                                                                                                  <w:t>руппы</w:t>
                                                                                                                                </w:r>
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</w:p>
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<w:pPr>
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<w:rPr>
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<w:i/>
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<w:szCs w:val="22"/>
                                                                                                                                  </w:rPr>
                                                                                                                                </w:pPr>
                                                                                                                              </w:p>
                                                                                                                            </w:txbxContent>
                                                                                                                          </v:textbox>
                                                                                                                        </v:shape>
                                                                                                                        <v:group id="_x0000_s23954" style="position:absolute;left:3;top:283;width:11631;height:16272" coordorigin="3,283" coordsize="11631,16272">
                                                                                                                          <v:shape id="_x0000_s23955" type="#_x0000_t202" style="position:absolute;left:1137;top:15988;width:1134;height:283;mso-position-horizontal-relative:page;mso-position-vertical-relative:page" filled="f" stroked="f">
                                                                                                                            <v:textbox style="mso-next-textbox:#_x0000_s23955" inset="0,0,0,0">
                                                                                                                              <w:txbxContent>
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<w:pPr>
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<w:rPr>
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<w:i/>
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</w:rPr>
                                                                                                                                  </w:pPr>
                                                                                                                                </w:p>
                                                                                                                              </w:txbxContent>
                                                                                                                            </v:textbox>
                                                                                                                          </v:shape>
                                                                                                                          <v:group id="_x0000_s23956" style="position:absolute;left:3;top:283;width:11631;height:16272" coordorigin="3,283" coordsize="11631,16272">
                                                                                                                            <v:shape id="_x0000_s23957" type="#_x0000_t202" style="position:absolute;left:2271;top:15988;width:1134;height:283;mso-position-horizontal-relative:page;mso-position-vertical-relative:page" filled="f" stroked="f">
                                                                                                                              <v:textbox style="mso-next-textbox:#_x0000_s23957" inset="0,0,0,0">
                                                                                                                                <w:txbxContent>
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<w:pPr>
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<w:rPr>
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<w:i/>
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</w:rPr>
                                                                                                                                    </w:pPr>
                                                                                                                                  </w:p>
                                                                                                                                </w:txbxContent>
                                                                                                                              </v:textbox>
                                                                                                                            </v:shape>
                                                                                                                            <v:group id="_x0000_s23958" style="position:absolute;left:3;top:283;width:11631;height:16272" coordorigin="3,283" coordsize="11631,16272">
                                                                                                                              <v:shape id="_x0000_s23959" type="#_x0000_t202" style="position:absolute;left:3405;top:15988;width:838;height:283;mso-position-horizontal-relative:page;mso-position-vertical-relative:page" filled="f" stroked="f">
                                                                                                                                <v:textbox style="mso-next-textbox:#_x0000_s23959" inset="0,0,0,0">
                                                                                                                                  <w:txbxContent>
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<w:pPr>
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</w:rPr>
                                                                                                                                      </w:pPr>
                                                                                                                                    </w:p>
                                                                                                                                  </w:txbxContent>
                                                                                                                                </v:textbox>
                                                                                                                              </v:shape>
                                                                                                                              <v:group id="_x0000_s23960" style="position:absolute;left:3;top:283;width:11631;height:16272" coordorigin="3,283" coordsize="11631,16272">
                                                                                                                                <v:shape id="_x0000_s23961" type="#_x0000_t202" style="position:absolute;left:4255;top:15988;width:555;height:283;mso-position-horizontal-relative:page;mso-position-vertical-relative:page" filled="f" stroked="f">
                                                                                                                                  <v:textbox style="mso-next-textbox:#_x0000_s23961" inset="0,0,0,0">
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</w:pPr>
                                                                                                                                      </w:p>
                                                                                                                                    </w:txbxContent>
                                                                                                                                  </v:textbox>
                                                                                                                                </v:shape>
                                                                                                                                <v:group id="_x0000_s23962" style="position:absolute;left:3;top:283;width:11631;height:16272" coordorigin="3,283" coordsize="11631,16272">
                                                                                                                                  <v:shape id="_x0000_s23963" type="#_x0000_t202" style="position:absolute;left:4243;top:16261;width:567;height:288;mso-position-horizontal-relative:page;mso-position-vertical-relative:page" filled="f" stroked="f">
                                                                                                                                    <v:textbox style="mso-next-textbox:#_x0000_s23963" inset="0,0,0,0">
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</w:p>
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</v:textbox>
                                                                                                                                  </v:shape>
                                                                                                                                  <v:group id="_x0000_s23964" style="position:absolute;left:3;top:283;width:11631;height:16272" coordorigin="3,283" coordsize="11631,16272">
                                                                                                                                    <v:shape id="_x0000_s23965" type="#_x0000_t202" style="position:absolute;left:3405;top:16261;width:838;height:288;mso-position-horizontal-relative:page;mso-position-vertical-relative:page" filled="f" stroked="f">
                                                                                                                                      <v:textbox style="mso-next-textbox:#_x0000_s23965" inset="0,0,0,0">
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</v:textbox>
                                                                                                                                    </v:shape>
                                                                                                                                    <v:group id="_x0000_s23966" style="position:absolute;left:3;top:283;width:11631;height:16272" coordorigin="3,283" coordsize="11631,16272">
                                                                                                                                      <v:shape id="_x0000_s23967" type="#_x0000_t202" style="position:absolute;left:2271;top:16271;width:1134;height:284;mso-position-horizontal-relative:page;mso-position-vertical-relative:page" filled="f" stroked="f">
                                                                                                                                        <v:textbox style="mso-next-textbox:#_x0000_s23967" inset="0,0,0,0">
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<w:p w:rsidR="000A348F" w:rsidRPr="000A69A3" w:rsidRDefault="000A69A3" w:rsidP="000A69A3">
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<w:t>Дерман</w:t>
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</v:shape>
                                                                                                                                      <v:group id="_x0000_s23968" style="position:absolute;left:3;top:283;width:11631;height:16272" coordorigin="3,283" coordsize="11631,16272">
                                                                                                                                        <v:shape id="_x0000_s23969" type="#_x0000_t202" style="position:absolute;left:1137;top:16271;width:1134;height:278;mso-position-horizontal-relative:page;mso-position-vertical-relative:page" filled="f" stroked="f">
                                                                                                                                          <v:textbox style="mso-next-textbox:#_x0000_s23969" inset="0,0,0,0">
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<w:pStyle w:val="Twordfami"/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sz w:val="24"/>
                                                                                                                                                    <w:szCs w:val="24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<w:t>Н.контр</w:t>
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<w:szCs w:val="22"/>
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<v:group id="_x0000_s23970" style="position:absolute;left:3;top:283;width:11631;height:16272" coordorigin="3,283" coordsize="11631,16272">
                                                                                                                                          <v:rect id="_x0000_s23971" style="position:absolute;left:230;top:15647;width:1418;height:397;rotation:270" o:allowincell="f" filled="f" stroked="f" strokeweight="1.8pt">
                                                                                                                                            <v:textbox style="layout-flow:vertical;mso-layout-flow-alt:bottom-to-top;mso-next-textbox:#_x0000_s23971" inset="0,0,0,0">
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<v:group id="_x0000_s23972" style="position:absolute;left:3;top:283;width:11631;height:16272" coordorigin="3,283" coordsize="11631,16272">
                                                                                                                                            <v:rect id="_x0000_s23973" style="position:absolute;left:-110;top:15704;width:1418;height:283;rotation:270" o:allowincell="f" filled="f" stroked="f" strokeweight="1.8pt">
                                                                                                                                              <v:textbox style="layout-flow:vertical;mso-layout-flow-alt:bottom-to-top;mso-next-textbox:#_x0000_s23973" inset="0,0,0,0">
  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<w:t>Инв. № подл.</w:t>
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  <v:group id="_x0000_s23974" style="position:absolute;left:3;top:283;width:11631;height:16272" coordorigin="3,283" coordsize="11631,16272">
                                                                                                                                              <v:group id="_x0000_s23975" style="position:absolute;left:3;top:283;width:11631;height:16272" coordorigin="3,283" coordsize="11631,16272">
                                                                                                                                                <v:rect id="_x0000_s23976" style="position:absolute;left:-51;top:13944;width:1979;height:397;rotation:270" o:allowincell="f" filled="f" stroked="f" strokeweight="1.8pt">
                                                                                                                                                  <v:textbox style="layout-flow:vertical;mso-layout-flow-alt:bottom-to-top;mso-next-textbox:#_x0000_s23976" inset="0,0,0,0">
      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      <v:group id="_x0000_s23977" style="position:absolute;left:3;top:283;width:11631;height:16272" coordorigin="3,283" coordsize="11631,16272">
                                                                                                                                                  <v:rect id="_x0000_s23978" style="position:absolute;left:-393;top:14003;width:1984;height:283;rotation:270" o:allowincell="f" filled="f" stroked="f" strokeweight="1.8pt">
                                                                                                                                                    <v:textbox style="layout-flow:vertical;mso-layout-flow-alt:bottom-to-top;mso-next-textbox:#_x0000_s23978" inset="0,0,0,0">
        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Подп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w:t>. и дата</w:t>
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        <v:group id="_x0000_s23979" style="position:absolute;left:3;top:283;width:11631;height:16272" coordorigin="3,283" coordsize="11631,16272">
                                                                                                                                                    <v:group id="_x0000_s23980" style="position:absolute;left:3;top:283;width:11631;height:16272" coordorigin="3,283" coordsize="11631,16272">
                                                                                                                                                      <v:shape id="_x0000_s23981" type="#_x0000_t32" style="position:absolute;left:1137;top:283;width:10488;height:0" o:connectortype="straight"/>
                                                                                                                                                      <v:shape id="_x0000_s23982" type="#_x0000_t32" style="position:absolute;left:1137;top:283;width:0;height:16271" o:connectortype="straight"/>
                                                                                                                                                      <v:shape id="_x0000_s23983" type="#_x0000_t32" style="position:absolute;left:1137;top:16554;width:10488;height:0" o:connectortype="straight"/>
                                                                                                                                                      <v:shape id="_x0000_s23984" type="#_x0000_t32" style="position:absolute;left:11634;top:283;width:0;height:16271" o:connectortype="straight"/>
                                                                                                                                                      <v:shape id="_x0000_s23985" type="#_x0000_t32" style="position:absolute;left:1146;top:14286;width:10488;height:0;flip:x" o:connectortype="straight"/>
                                                                                                                                                      <v:shape id="_x0000_s23986" type="#_x0000_t32" style="position:absolute;left:8799;top:15704;width:2835;height:0;flip:x" o:connectortype="straight"/>
                                                                                                                                                      <v:shape id="_x0000_s23987" type="#_x0000_t32" style="position:absolute;left:8799;top:15420;width:2835;height:0;flip:x" o:connectortype="straight"/>
                                                                                                                                                      <v:shape id="_x0000_s23988" type="#_x0000_t32" style="position:absolute;left:8799;top:15132;width:0;height:1417" o:connectortype="straight"/>
                                                                                                                                                      <v:shape id="_x0000_s23989" type="#_x0000_t32" style="position:absolute;left:1137;top:15132;width:10488;height:0;flip:x" o:connectortype="straight"/>
                                                                                                                                                      <v:shape id="_x0000_s23990" type="#_x0000_t32" style="position:absolute;left:10500;top:15132;width:0;height:567;flip:y" o:connectortype="straight"/>
                                                                                                                                                      <v:shape id="_x0000_s23991" type="#_x0000_t32" style="position:absolute;left:9650;top:15137;width:0;height:567;flip:y" o:connectortype="straight"/>
                                                                                                                                                      <v:shape id="_x0000_s23992" type="#_x0000_t32" style="position:absolute;left:4830;top:14286;width:0;height:2268" o:connectortype="straight"/>
                                                                                                                                                      <v:shape id="_x0000_s23993" type="#_x0000_t32" style="position:absolute;left:1137;top:16271;width:3685;height:0" o:connectortype="straight"/>
                                                                                                                                                      <v:shape id="_x0000_s23994" type="#_x0000_t32" style="position:absolute;left:1137;top:15988;width:3685;height:0" o:connectortype="straight"/>
                                                                                                                                                      <v:shape id="_x0000_s23995" type="#_x0000_t32" style="position:absolute;left:1137;top:15704;width:3685;height:0" o:connectortype="straight"/>
                                                                                                                                                      <v:shape id="_x0000_s23996" type="#_x0000_t32" style="position:absolute;left:1146;top:15420;width:3685;height:0" o:connectortype="straight"/>
                                                                                                                                                      <v:shape id="_x0000_s23997" type="#_x0000_t32" style="position:absolute;left:1137;top:14849;width:3685;height:0" o:connectortype="straight"/>
                                                                                                                                                      <v:shape id="_x0000_s23998" type="#_x0000_t32" style="position:absolute;left:1137;top:14566;width:3685;height:0" o:connectortype="straight"/>
                                                                                                                                                      <v:shape id="_x0000_s23999" type="#_x0000_t32" style="position:absolute;left:1704;top:14282;width:0;height:850" o:connectortype="straight"/>
                                                                                                                                                      <v:shape id="_x0000_s24000" type="#_x0000_t32" style="position:absolute;left:2271;top:14287;width:0;height:2268" o:connectortype="straight"/>
                                                                                                                                                      <v:shape id="_x0000_s24001" type="#_x0000_t32" style="position:absolute;left:2838;top:14282;width:0;height:850" o:connectortype="straight"/>
                                                                                                                                                      <v:shape id="_x0000_s24002" type="#_x0000_t32" style="position:absolute;left:3405;top:14287;width:0;height:2268" o:connectortype="straight"/>
                                                                                                                                                      <v:shape id="_x0000_s24003" type="#_x0000_t32" style="position:absolute;left:4255;top:14287;width:0;height:2268" o:connectortype="straight"/>
                                                                                                                                                      <v:shape id="_x0000_s24004" type="#_x0000_t32" style="position:absolute;left:457;top:16554;width:680;height:0;flip:x" o:connectortype="straight"/>
                                                                                                                                                      <v:shape id="_x0000_s24005" type="#_x0000_t32" style="position:absolute;left:740;top:11730;width:0;height:4819;flip:y" o:connectortype="straight"/>
                                                                                                                                                      <v:shape id="_x0000_s24006" type="#_x0000_t32" style="position:absolute;left:457;top:15132;width:680;height:0;flip:x" o:connectortype="straight"/>
                                                                                                                                                      <v:shape id="_x0000_s24007" type="#_x0000_t32" style="position:absolute;left:457;top:13153;width:680;height:0;flip:x" o:connectortype="straight"/>
                                                                                                                                                      <v:shape id="_x0000_s24008" type="#_x0000_t32" style="position:absolute;left:3;top:11730;width:1134;height:0;flip:x" o:connectortype="straight"/>
                                                                                                                                                      <v:shape id="_x0000_s24009" type="#_x0000_t32" style="position:absolute;left:457;top:11730;width:0;height:4819;flip:y" o:connectortype="straight"/>
                                                                                                                                                      <v:shape id="_x0000_s24010" type="#_x0000_t32" style="position:absolute;left:856;top:8045;width:0;height:3685;flip:y" o:connectortype="straight"/>
                                                                                                                                                      <v:shape id="_x0000_s24011" type="#_x0000_t32" style="position:absolute;left:571;top:8045;width:0;height:3685;flip:y" o:connectortype="straight"/>
                                                                                                                                                      <v:shape id="_x0000_s24012" type="#_x0000_t32" style="position:absolute;left:287;top:10596;width:850;height:0" o:connectortype="straight"/>
                                                                                                                                                      <v:shape id="_x0000_s24013" type="#_x0000_t32" style="position:absolute;left:288;top:9462;width:850;height:0" o:connectortype="straight"/>
                                                                                                                                                      <v:shape id="_x0000_s24014" type="#_x0000_t32" style="position:absolute;left:288;top:8612;width:850;height:0" o:connectortype="straight"/>
                                                                                                                                                      <v:shape id="_x0000_s24015" type="#_x0000_t32" style="position:absolute;left:3;top:8045;width:1134;height:0" o:connectortype="straight"/>
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<v:rect id="_x0000_s24016" style="position:absolute;left:-110;top:12302;width:1418;height:283;rotation:270" o:allowincell="f" filled="f" stroked="f" strokeweight="1.8pt">
                                                                                                                                                      <v:textbox style="layout-flow:vertical;mso-layout-flow-alt:bottom-to-top;mso-next-textbox:#_x0000_s24016" inset="0,0,0,0">
          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          <w:p w:rsidR="000A348F" w:rsidRDefault="000A348F" w:rsidP="00E06A1B">
                                                                                                                                                            <w:pPr>
                                                                                                                                                              <w:jc w:val="center"/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</w:pPr>
                                                                                                                                                            <w:proofErr w:type="spellStart"/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Взам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  <w:proofErr w:type="spellEnd"/>
                                                                                                                                                            <w:r>
                                                                                                                                                              <w:rPr>
                                                                                                                                                                <w:rFonts w:ascii="ISOCPEUR" w:hAnsi="ISOCPEUR"/>
                                                                                                                                                                <w:i/>
                                                                                                                                                                <w:sz w:val="20"/>
                                                                                                                                                              </w:rPr>
                                                                                                                                                              <w:t>. инв. №</w:t>
                                                                                                                                                            </w:r>
                                                                                                                                                          </w:p>
          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<v:rect id="_x0000_s24017" style="position:absolute;left:232;top:12243;width:1413;height:397;rotation:270" o:allowincell="f" filled="f" stroked="f" strokeweight="1.8pt">
                                                                                                                                                <v:textbox style="layout-flow:vertical;mso-layout-flow-alt:bottom-to-top;mso-next-textbox:#_x0000_s24017" inset="0,0,0,0">
                                                                                                                                                  <w:txbxContent>
                                                                                                                                                    <w:p w:rsidR="000A348F" w:rsidRDefault="000A348F" w:rsidP="00E06A1B"/>
                                                                                                                                                  </w:txbxContent>
                                                                                                                                                </v:textbox>
                                                                                                                                              </v:rect>
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</v:group>
                                                                                                                                    </v:group>
                                                                                                                                  </v:group>
                                                                                                                                </v:group>
                                                                                                                              </v:group>
                                                                                                                            </v:group>
                                                                                                                          </v:group>
                                                                                                                        </v:group>
                                                                                                                      </v:group>
                                                                                                                    </v:group>
                                                                                                                  </v:group>
                                                                                                                </v:group>
                                                                                                              </v:group>
                                                                                                            </v:group>
                                                                                                          </v:group>
                                                                                                        </v:group>
                                                                                                      </v:group>
                                                                                                    </v:group>
                                                                                                  </v:group>
                                                                                                </v:group>
                                                                                              </v:group>
                                                                                            </v:group>
                                                                                          </v:group>
                                                                                        </v:group>
                                                                                      </v:group>
                                                                                    </v:group>
                                                                                  </v:group>
                                                                                </v:group>
                                                                              </v:group>
                                                                            </v:group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  <v:rect id="_x0000_s24018" style="position:absolute;left:711;top:8186;width:567;height:285;rotation:270" o:allowincell="f" filled="f" stroked="f" strokeweight="1.8pt">
                                            <v:textbox style="layout-flow:vertical;mso-layout-flow-alt:bottom-to-top;mso-next-textbox:#_x0000_s24018" inset="0,0,0,0">
                                              <w:txbxContent>
                                                <w:p w:rsidR="000A348F" w:rsidRDefault="000A348F" w:rsidP="00E06A1B">
                                                  <w:pPr>
                                                    <w:jc w:val="center"/>
                                                    <w:rPr>
                                                      <w:rFonts w:ascii="ISOCPEUR" w:hAnsi="ISOCPEUR"/>
                                                      <w:i/>
                                                      <w:sz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rect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  <v:shape id="_x0000_s24019" type="#_x0000_t32" style="position:absolute;left:199;top:7886;width:6;height:3685" o:connectortype="straight"/>
            </v:group>
            <v:rect id="_x0000_s24020" style="position:absolute;left:10796;top:254;width:745;height:470" filled="f"/>
          </v:group>
          <v:shape id="_x0000_s24021" type="#_x0000_t202" style="position:absolute;left:9590;top:16435;width:1320;height:364;mso-width-relative:margin;mso-height-relative:margin" filled="f" stroked="f">
            <v:textbox style="mso-next-textbox:#_x0000_s24021">
              <w:txbxContent>
                <w:p w:rsidR="000A348F" w:rsidRDefault="000A348F" w:rsidP="00E06A1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Формат А</w:t>
                  </w:r>
                  <w:proofErr w:type="gramStart"/>
                  <w:r>
                    <w:rPr>
                      <w:sz w:val="16"/>
                      <w:szCs w:val="16"/>
                    </w:rPr>
                    <w:t>4</w:t>
                  </w:r>
                  <w:proofErr w:type="gramEnd"/>
                </w:p>
              </w:txbxContent>
            </v:textbox>
          </v:shape>
        </v:group>
      </w:pict>
    </w:r>
    <w:r>
      <w:rPr>
        <w:noProof/>
        <w:lang w:eastAsia="zh-TW"/>
      </w:rPr>
      <w:pict>
        <v:rect id="_x0000_s24109" style="position:absolute;margin-left:532.2pt;margin-top:18.25pt;width:36.15pt;height:23.05pt;z-index:-251659264;mso-position-horizontal-relative:page;mso-position-vertical-relative:page" o:allowincell="f" filled="f" stroked="f">
          <v:textbox style="mso-next-textbox:#_x0000_s24109">
            <w:txbxContent>
              <w:p w:rsidR="000A348F" w:rsidRPr="00596917" w:rsidRDefault="009D4EA9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596917"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0A348F" w:rsidRPr="00596917">
                  <w:rPr>
                    <w:rFonts w:ascii="Arial" w:hAnsi="Arial" w:cs="Arial"/>
                    <w:sz w:val="20"/>
                    <w:szCs w:val="20"/>
                  </w:rPr>
                  <w:instrText xml:space="preserve"> PAGE  \* MERGEFORMAT </w:instrText>
                </w:r>
                <w:r w:rsidRPr="00596917"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0359E2">
                  <w:rPr>
                    <w:rFonts w:ascii="Arial" w:hAnsi="Arial" w:cs="Arial"/>
                    <w:noProof/>
                    <w:sz w:val="20"/>
                    <w:szCs w:val="20"/>
                  </w:rPr>
                  <w:t>1</w:t>
                </w:r>
                <w:r w:rsidRPr="00596917"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CD4"/>
    <w:multiLevelType w:val="multilevel"/>
    <w:tmpl w:val="6010CD1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70"/>
        </w:tabs>
        <w:ind w:left="8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1">
    <w:nsid w:val="041C5B06"/>
    <w:multiLevelType w:val="multilevel"/>
    <w:tmpl w:val="81FE76C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E6042F"/>
    <w:multiLevelType w:val="multilevel"/>
    <w:tmpl w:val="537ADDC2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">
    <w:nsid w:val="0A796932"/>
    <w:multiLevelType w:val="multilevel"/>
    <w:tmpl w:val="CCF8C6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F00B5"/>
    <w:multiLevelType w:val="multilevel"/>
    <w:tmpl w:val="A372F87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4884D6D"/>
    <w:multiLevelType w:val="hybridMultilevel"/>
    <w:tmpl w:val="111E0A4A"/>
    <w:lvl w:ilvl="0" w:tplc="2C6202D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4D86578"/>
    <w:multiLevelType w:val="multilevel"/>
    <w:tmpl w:val="4E1050B6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161E3C09"/>
    <w:multiLevelType w:val="multilevel"/>
    <w:tmpl w:val="81FE76C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B5B1F73"/>
    <w:multiLevelType w:val="multilevel"/>
    <w:tmpl w:val="8BDCFFE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DD95700"/>
    <w:multiLevelType w:val="hybridMultilevel"/>
    <w:tmpl w:val="F15AC328"/>
    <w:lvl w:ilvl="0" w:tplc="1AF20D68">
      <w:start w:val="1"/>
      <w:numFmt w:val="decimal"/>
      <w:lvlText w:val="%1."/>
      <w:lvlJc w:val="left"/>
      <w:pPr>
        <w:tabs>
          <w:tab w:val="num" w:pos="1699"/>
        </w:tabs>
        <w:ind w:left="1699" w:hanging="7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1E87568"/>
    <w:multiLevelType w:val="hybridMultilevel"/>
    <w:tmpl w:val="A40A7C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6F25F4"/>
    <w:multiLevelType w:val="hybridMultilevel"/>
    <w:tmpl w:val="A59A82B4"/>
    <w:lvl w:ilvl="0" w:tplc="A87C3A4A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22E31644"/>
    <w:multiLevelType w:val="multilevel"/>
    <w:tmpl w:val="AB880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520" w:hanging="1440"/>
      </w:pPr>
      <w:rPr>
        <w:rFonts w:hint="default"/>
      </w:rPr>
    </w:lvl>
  </w:abstractNum>
  <w:abstractNum w:abstractNumId="13">
    <w:nsid w:val="26D44E1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289A64B3"/>
    <w:multiLevelType w:val="multilevel"/>
    <w:tmpl w:val="CCF8C6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B922C72"/>
    <w:multiLevelType w:val="multilevel"/>
    <w:tmpl w:val="9626A07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6">
    <w:nsid w:val="30527FF0"/>
    <w:multiLevelType w:val="multilevel"/>
    <w:tmpl w:val="4E1050B6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319E3578"/>
    <w:multiLevelType w:val="hybridMultilevel"/>
    <w:tmpl w:val="08AE4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B933A3"/>
    <w:multiLevelType w:val="multilevel"/>
    <w:tmpl w:val="8C7E43A8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1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65" w:hanging="1440"/>
      </w:pPr>
      <w:rPr>
        <w:rFonts w:hint="default"/>
      </w:rPr>
    </w:lvl>
  </w:abstractNum>
  <w:abstractNum w:abstractNumId="19">
    <w:nsid w:val="339105EC"/>
    <w:multiLevelType w:val="multilevel"/>
    <w:tmpl w:val="A91C093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4392B63"/>
    <w:multiLevelType w:val="hybridMultilevel"/>
    <w:tmpl w:val="7C206000"/>
    <w:lvl w:ilvl="0" w:tplc="34D2A880">
      <w:start w:val="1"/>
      <w:numFmt w:val="bullet"/>
      <w:lvlText w:val=""/>
      <w:lvlJc w:val="left"/>
      <w:pPr>
        <w:tabs>
          <w:tab w:val="num" w:pos="564"/>
        </w:tabs>
        <w:ind w:left="56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D651886"/>
    <w:multiLevelType w:val="multilevel"/>
    <w:tmpl w:val="1F5087F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2">
    <w:nsid w:val="3E0D27A4"/>
    <w:multiLevelType w:val="hybridMultilevel"/>
    <w:tmpl w:val="0576BEB8"/>
    <w:lvl w:ilvl="0" w:tplc="7444E0C8">
      <w:start w:val="1"/>
      <w:numFmt w:val="decimal"/>
      <w:lvlText w:val="%1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</w:lvl>
  </w:abstractNum>
  <w:abstractNum w:abstractNumId="23">
    <w:nsid w:val="436A0D69"/>
    <w:multiLevelType w:val="hybridMultilevel"/>
    <w:tmpl w:val="6C4880BE"/>
    <w:lvl w:ilvl="0" w:tplc="9B56C698">
      <w:start w:val="1"/>
      <w:numFmt w:val="decimal"/>
      <w:lvlText w:val="%1"/>
      <w:lvlJc w:val="center"/>
      <w:pPr>
        <w:tabs>
          <w:tab w:val="num" w:pos="0"/>
        </w:tabs>
      </w:pPr>
      <w:rPr>
        <w:rFonts w:cs="Times New Roman" w:hint="default"/>
      </w:rPr>
    </w:lvl>
    <w:lvl w:ilvl="1" w:tplc="369E9F26">
      <w:numFmt w:val="none"/>
      <w:lvlText w:val=""/>
      <w:lvlJc w:val="left"/>
      <w:pPr>
        <w:tabs>
          <w:tab w:val="num" w:pos="360"/>
        </w:tabs>
      </w:pPr>
    </w:lvl>
    <w:lvl w:ilvl="2" w:tplc="E8802F04">
      <w:numFmt w:val="none"/>
      <w:lvlText w:val=""/>
      <w:lvlJc w:val="left"/>
      <w:pPr>
        <w:tabs>
          <w:tab w:val="num" w:pos="360"/>
        </w:tabs>
      </w:pPr>
    </w:lvl>
    <w:lvl w:ilvl="3" w:tplc="16E000A0">
      <w:numFmt w:val="none"/>
      <w:lvlText w:val=""/>
      <w:lvlJc w:val="left"/>
      <w:pPr>
        <w:tabs>
          <w:tab w:val="num" w:pos="360"/>
        </w:tabs>
      </w:pPr>
    </w:lvl>
    <w:lvl w:ilvl="4" w:tplc="6CF444CE">
      <w:numFmt w:val="none"/>
      <w:lvlText w:val=""/>
      <w:lvlJc w:val="left"/>
      <w:pPr>
        <w:tabs>
          <w:tab w:val="num" w:pos="360"/>
        </w:tabs>
      </w:pPr>
    </w:lvl>
    <w:lvl w:ilvl="5" w:tplc="262823AC">
      <w:numFmt w:val="none"/>
      <w:lvlText w:val=""/>
      <w:lvlJc w:val="left"/>
      <w:pPr>
        <w:tabs>
          <w:tab w:val="num" w:pos="360"/>
        </w:tabs>
      </w:pPr>
    </w:lvl>
    <w:lvl w:ilvl="6" w:tplc="CA18A3AE">
      <w:numFmt w:val="none"/>
      <w:lvlText w:val=""/>
      <w:lvlJc w:val="left"/>
      <w:pPr>
        <w:tabs>
          <w:tab w:val="num" w:pos="360"/>
        </w:tabs>
      </w:pPr>
    </w:lvl>
    <w:lvl w:ilvl="7" w:tplc="DB54C3BC">
      <w:numFmt w:val="none"/>
      <w:lvlText w:val=""/>
      <w:lvlJc w:val="left"/>
      <w:pPr>
        <w:tabs>
          <w:tab w:val="num" w:pos="360"/>
        </w:tabs>
      </w:pPr>
    </w:lvl>
    <w:lvl w:ilvl="8" w:tplc="80605684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84E1498"/>
    <w:multiLevelType w:val="hybridMultilevel"/>
    <w:tmpl w:val="AFE6A3E2"/>
    <w:lvl w:ilvl="0" w:tplc="BB66B3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B3506"/>
    <w:multiLevelType w:val="hybridMultilevel"/>
    <w:tmpl w:val="087258B6"/>
    <w:lvl w:ilvl="0" w:tplc="32100C30">
      <w:start w:val="1"/>
      <w:numFmt w:val="decimal"/>
      <w:lvlText w:val="%1."/>
      <w:lvlJc w:val="left"/>
      <w:pPr>
        <w:tabs>
          <w:tab w:val="num" w:pos="1310"/>
        </w:tabs>
        <w:ind w:left="131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26">
    <w:nsid w:val="4E1C4C62"/>
    <w:multiLevelType w:val="hybridMultilevel"/>
    <w:tmpl w:val="48F2F96E"/>
    <w:lvl w:ilvl="0" w:tplc="112070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FA2516D"/>
    <w:multiLevelType w:val="hybridMultilevel"/>
    <w:tmpl w:val="F6B64852"/>
    <w:lvl w:ilvl="0" w:tplc="99DAA568">
      <w:start w:val="3"/>
      <w:numFmt w:val="bullet"/>
      <w:lvlText w:val="—"/>
      <w:lvlJc w:val="left"/>
      <w:pPr>
        <w:tabs>
          <w:tab w:val="num" w:pos="1415"/>
        </w:tabs>
        <w:ind w:left="1415" w:hanging="91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984784"/>
    <w:multiLevelType w:val="multilevel"/>
    <w:tmpl w:val="9AAC2876"/>
    <w:lvl w:ilvl="0">
      <w:start w:val="6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11D5D"/>
    <w:multiLevelType w:val="multilevel"/>
    <w:tmpl w:val="ED708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E406F8"/>
    <w:multiLevelType w:val="multilevel"/>
    <w:tmpl w:val="779401B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A897B4B"/>
    <w:multiLevelType w:val="multilevel"/>
    <w:tmpl w:val="97C6FC3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2">
    <w:nsid w:val="5D16617E"/>
    <w:multiLevelType w:val="hybridMultilevel"/>
    <w:tmpl w:val="28BABAF8"/>
    <w:lvl w:ilvl="0" w:tplc="50E6F730">
      <w:start w:val="3"/>
      <w:numFmt w:val="decimal"/>
      <w:lvlText w:val="%1."/>
      <w:lvlJc w:val="left"/>
      <w:pPr>
        <w:tabs>
          <w:tab w:val="num" w:pos="3360"/>
        </w:tabs>
        <w:ind w:left="3360" w:hanging="360"/>
      </w:pPr>
    </w:lvl>
    <w:lvl w:ilvl="1" w:tplc="7CF07A7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C463A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E22F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5C6A4B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488EED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E5EB81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8E39A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B5609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3">
    <w:nsid w:val="5DC752B5"/>
    <w:multiLevelType w:val="multilevel"/>
    <w:tmpl w:val="6C624CF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2994A8D"/>
    <w:multiLevelType w:val="multilevel"/>
    <w:tmpl w:val="8DD4746C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65B70A5"/>
    <w:multiLevelType w:val="multilevel"/>
    <w:tmpl w:val="779401B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D453FD0"/>
    <w:multiLevelType w:val="multilevel"/>
    <w:tmpl w:val="CCF8C6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E6C6D55"/>
    <w:multiLevelType w:val="hybridMultilevel"/>
    <w:tmpl w:val="45A072EA"/>
    <w:lvl w:ilvl="0" w:tplc="073C0954">
      <w:start w:val="1"/>
      <w:numFmt w:val="decimal"/>
      <w:lvlText w:val="%1."/>
      <w:lvlJc w:val="left"/>
      <w:pPr>
        <w:tabs>
          <w:tab w:val="num" w:pos="1240"/>
        </w:tabs>
        <w:ind w:left="1240" w:hanging="84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CA46BA"/>
    <w:multiLevelType w:val="hybridMultilevel"/>
    <w:tmpl w:val="8D78D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2271AA"/>
    <w:multiLevelType w:val="hybridMultilevel"/>
    <w:tmpl w:val="949A78A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7D2090"/>
    <w:multiLevelType w:val="multilevel"/>
    <w:tmpl w:val="CCF8C6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C231817"/>
    <w:multiLevelType w:val="multilevel"/>
    <w:tmpl w:val="CCF8C6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D6F689F"/>
    <w:multiLevelType w:val="multilevel"/>
    <w:tmpl w:val="DF98582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EC813A1"/>
    <w:multiLevelType w:val="multilevel"/>
    <w:tmpl w:val="E98895EC"/>
    <w:lvl w:ilvl="0">
      <w:start w:val="6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3"/>
  </w:num>
  <w:num w:numId="4">
    <w:abstractNumId w:val="29"/>
  </w:num>
  <w:num w:numId="5">
    <w:abstractNumId w:val="22"/>
  </w:num>
  <w:num w:numId="6">
    <w:abstractNumId w:val="13"/>
  </w:num>
  <w:num w:numId="7">
    <w:abstractNumId w:val="26"/>
  </w:num>
  <w:num w:numId="8">
    <w:abstractNumId w:val="5"/>
  </w:num>
  <w:num w:numId="9">
    <w:abstractNumId w:val="37"/>
  </w:num>
  <w:num w:numId="10">
    <w:abstractNumId w:val="11"/>
  </w:num>
  <w:num w:numId="11">
    <w:abstractNumId w:val="43"/>
  </w:num>
  <w:num w:numId="12">
    <w:abstractNumId w:val="28"/>
  </w:num>
  <w:num w:numId="13">
    <w:abstractNumId w:val="17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8"/>
  </w:num>
  <w:num w:numId="21">
    <w:abstractNumId w:val="21"/>
  </w:num>
  <w:num w:numId="22">
    <w:abstractNumId w:val="31"/>
  </w:num>
  <w:num w:numId="23">
    <w:abstractNumId w:val="10"/>
  </w:num>
  <w:num w:numId="24">
    <w:abstractNumId w:val="7"/>
  </w:num>
  <w:num w:numId="25">
    <w:abstractNumId w:val="35"/>
  </w:num>
  <w:num w:numId="26">
    <w:abstractNumId w:val="25"/>
  </w:num>
  <w:num w:numId="27">
    <w:abstractNumId w:val="3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"/>
  </w:num>
  <w:num w:numId="32">
    <w:abstractNumId w:val="14"/>
  </w:num>
  <w:num w:numId="33">
    <w:abstractNumId w:val="41"/>
  </w:num>
  <w:num w:numId="34">
    <w:abstractNumId w:val="40"/>
  </w:num>
  <w:num w:numId="35">
    <w:abstractNumId w:val="36"/>
  </w:num>
  <w:num w:numId="36">
    <w:abstractNumId w:val="16"/>
  </w:num>
  <w:num w:numId="37">
    <w:abstractNumId w:val="34"/>
  </w:num>
  <w:num w:numId="38">
    <w:abstractNumId w:val="1"/>
  </w:num>
  <w:num w:numId="39">
    <w:abstractNumId w:val="19"/>
  </w:num>
  <w:num w:numId="40">
    <w:abstractNumId w:val="30"/>
  </w:num>
  <w:num w:numId="41">
    <w:abstractNumId w:val="42"/>
  </w:num>
  <w:num w:numId="42">
    <w:abstractNumId w:val="2"/>
  </w:num>
  <w:num w:numId="43">
    <w:abstractNumId w:val="15"/>
  </w:num>
  <w:num w:numId="44">
    <w:abstractNumId w:val="38"/>
  </w:num>
  <w:num w:numId="45">
    <w:abstractNumId w:val="18"/>
  </w:num>
  <w:num w:numId="46">
    <w:abstractNumId w:val="12"/>
  </w:num>
  <w:num w:numId="47">
    <w:abstractNumId w:val="33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characterSpacingControl w:val="doNotCompress"/>
  <w:hdrShapeDefaults>
    <o:shapedefaults v:ext="edit" spidmax="56322"/>
    <o:shapelayout v:ext="edit">
      <o:idmap v:ext="edit" data="5,8,19,22,23"/>
      <o:rules v:ext="edit">
        <o:r id="V:Rule59" type="connector" idref="#_x0000_s23999"/>
        <o:r id="V:Rule60" type="connector" idref="#_x0000_s23990"/>
        <o:r id="V:Rule61" type="connector" idref="#_x0000_s23987"/>
        <o:r id="V:Rule62" type="connector" idref="#_x0000_s24002"/>
        <o:r id="V:Rule63" type="connector" idref="#_x0000_s24011"/>
        <o:r id="V:Rule64" type="connector" idref="#_x0000_s24141"/>
        <o:r id="V:Rule65" type="connector" idref="#_x0000_s24015"/>
        <o:r id="V:Rule66" type="connector" idref="#_x0000_s24010"/>
        <o:r id="V:Rule67" type="connector" idref="#_x0000_s23981"/>
        <o:r id="V:Rule68" type="connector" idref="#_x0000_s24001"/>
        <o:r id="V:Rule69" type="connector" idref="#_x0000_s24140"/>
        <o:r id="V:Rule70" type="connector" idref="#_x0000_s24194"/>
        <o:r id="V:Rule71" type="connector" idref="#_x0000_s24143"/>
        <o:r id="V:Rule72" type="connector" idref="#_x0000_s24186"/>
        <o:r id="V:Rule73" type="connector" idref="#_x0000_s24192"/>
        <o:r id="V:Rule74" type="connector" idref="#_x0000_s24185"/>
        <o:r id="V:Rule75" type="connector" idref="#_x0000_s24147"/>
        <o:r id="V:Rule76" type="connector" idref="#_x0000_s24145"/>
        <o:r id="V:Rule77" type="connector" idref="#_x0000_s23996"/>
        <o:r id="V:Rule78" type="connector" idref="#_x0000_s23982"/>
        <o:r id="V:Rule79" type="connector" idref="#_x0000_s24003"/>
        <o:r id="V:Rule80" type="connector" idref="#_x0000_s24144"/>
        <o:r id="V:Rule81" type="connector" idref="#_x0000_s24195"/>
        <o:r id="V:Rule82" type="connector" idref="#_x0000_s24012"/>
        <o:r id="V:Rule83" type="connector" idref="#_x0000_s24014"/>
        <o:r id="V:Rule84" type="connector" idref="#_x0000_s24142"/>
        <o:r id="V:Rule85" type="connector" idref="#_x0000_s24187"/>
        <o:r id="V:Rule86" type="connector" idref="#_x0000_s23984"/>
        <o:r id="V:Rule87" type="connector" idref="#_x0000_s24136"/>
        <o:r id="V:Rule88" type="connector" idref="#_x0000_s24193"/>
        <o:r id="V:Rule89" type="connector" idref="#_x0000_s24191"/>
        <o:r id="V:Rule90" type="connector" idref="#_x0000_s23997"/>
        <o:r id="V:Rule91" type="connector" idref="#_x0000_s24013"/>
        <o:r id="V:Rule92" type="connector" idref="#_x0000_s23983"/>
        <o:r id="V:Rule93" type="connector" idref="#_x0000_s23991"/>
        <o:r id="V:Rule94" type="connector" idref="#_x0000_s23986"/>
        <o:r id="V:Rule95" type="connector" idref="#_x0000_s24019"/>
        <o:r id="V:Rule96" type="connector" idref="#_x0000_s24000"/>
        <o:r id="V:Rule97" type="connector" idref="#_x0000_s24189"/>
        <o:r id="V:Rule98" type="connector" idref="#_x0000_s24008"/>
        <o:r id="V:Rule99" type="connector" idref="#_x0000_s23995"/>
        <o:r id="V:Rule100" type="connector" idref="#_x0000_s24004"/>
        <o:r id="V:Rule101" type="connector" idref="#_x0000_s24007"/>
        <o:r id="V:Rule102" type="connector" idref="#_x0000_s24009"/>
        <o:r id="V:Rule103" type="connector" idref="#_x0000_s23994"/>
        <o:r id="V:Rule104" type="connector" idref="#_x0000_s24188"/>
        <o:r id="V:Rule105" type="connector" idref="#_x0000_s23985"/>
        <o:r id="V:Rule106" type="connector" idref="#_x0000_s23998"/>
        <o:r id="V:Rule107" type="connector" idref="#_x0000_s23992"/>
        <o:r id="V:Rule108" type="connector" idref="#_x0000_s24190"/>
        <o:r id="V:Rule109" type="connector" idref="#_x0000_s23870"/>
        <o:r id="V:Rule110" type="connector" idref="#_x0000_s23989"/>
        <o:r id="V:Rule111" type="connector" idref="#_x0000_s23988"/>
        <o:r id="V:Rule112" type="connector" idref="#_x0000_s24006"/>
        <o:r id="V:Rule113" type="connector" idref="#_x0000_s24138"/>
        <o:r id="V:Rule114" type="connector" idref="#_x0000_s23993"/>
        <o:r id="V:Rule115" type="connector" idref="#_x0000_s24005"/>
        <o:r id="V:Rule116" type="connector" idref="#_x0000_s2414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32881"/>
    <w:rsid w:val="00001CC0"/>
    <w:rsid w:val="0001341D"/>
    <w:rsid w:val="00014D5F"/>
    <w:rsid w:val="00017BA1"/>
    <w:rsid w:val="000253B8"/>
    <w:rsid w:val="0002744A"/>
    <w:rsid w:val="00030782"/>
    <w:rsid w:val="00031315"/>
    <w:rsid w:val="000335FB"/>
    <w:rsid w:val="000359E2"/>
    <w:rsid w:val="00037DED"/>
    <w:rsid w:val="00040EBC"/>
    <w:rsid w:val="00042D27"/>
    <w:rsid w:val="0004321D"/>
    <w:rsid w:val="00043B4A"/>
    <w:rsid w:val="00043F90"/>
    <w:rsid w:val="0004740E"/>
    <w:rsid w:val="0005269B"/>
    <w:rsid w:val="000568A6"/>
    <w:rsid w:val="00061907"/>
    <w:rsid w:val="00062059"/>
    <w:rsid w:val="000624B2"/>
    <w:rsid w:val="00064370"/>
    <w:rsid w:val="00067E76"/>
    <w:rsid w:val="00072D7F"/>
    <w:rsid w:val="0007763C"/>
    <w:rsid w:val="00082B37"/>
    <w:rsid w:val="000873B4"/>
    <w:rsid w:val="00091287"/>
    <w:rsid w:val="00093FF1"/>
    <w:rsid w:val="00097706"/>
    <w:rsid w:val="000A348F"/>
    <w:rsid w:val="000A47DB"/>
    <w:rsid w:val="000A69A3"/>
    <w:rsid w:val="000A6D57"/>
    <w:rsid w:val="000B0F26"/>
    <w:rsid w:val="000B4750"/>
    <w:rsid w:val="000C0A66"/>
    <w:rsid w:val="000C1D4E"/>
    <w:rsid w:val="000C221F"/>
    <w:rsid w:val="000C3634"/>
    <w:rsid w:val="000C40D8"/>
    <w:rsid w:val="000D3477"/>
    <w:rsid w:val="000D4B37"/>
    <w:rsid w:val="000E3DC2"/>
    <w:rsid w:val="00103D64"/>
    <w:rsid w:val="00105BF8"/>
    <w:rsid w:val="0011158C"/>
    <w:rsid w:val="00112D96"/>
    <w:rsid w:val="00123940"/>
    <w:rsid w:val="00126F90"/>
    <w:rsid w:val="001277C8"/>
    <w:rsid w:val="00144857"/>
    <w:rsid w:val="00146AD0"/>
    <w:rsid w:val="00166345"/>
    <w:rsid w:val="00172648"/>
    <w:rsid w:val="00174855"/>
    <w:rsid w:val="001811F3"/>
    <w:rsid w:val="00192B36"/>
    <w:rsid w:val="0019300E"/>
    <w:rsid w:val="001941F5"/>
    <w:rsid w:val="001A33AC"/>
    <w:rsid w:val="001B1665"/>
    <w:rsid w:val="001B338B"/>
    <w:rsid w:val="001B4CE8"/>
    <w:rsid w:val="001C1C8A"/>
    <w:rsid w:val="001C6C84"/>
    <w:rsid w:val="001D0D3E"/>
    <w:rsid w:val="001D18D2"/>
    <w:rsid w:val="001D61A0"/>
    <w:rsid w:val="001D7676"/>
    <w:rsid w:val="001E36CA"/>
    <w:rsid w:val="001E4B88"/>
    <w:rsid w:val="001E5894"/>
    <w:rsid w:val="001F4A0B"/>
    <w:rsid w:val="001F6EEC"/>
    <w:rsid w:val="00201939"/>
    <w:rsid w:val="0020303A"/>
    <w:rsid w:val="002047E5"/>
    <w:rsid w:val="00205A68"/>
    <w:rsid w:val="0021020A"/>
    <w:rsid w:val="00211935"/>
    <w:rsid w:val="002120D1"/>
    <w:rsid w:val="00215161"/>
    <w:rsid w:val="002178A7"/>
    <w:rsid w:val="00224E8D"/>
    <w:rsid w:val="0022532A"/>
    <w:rsid w:val="002313C6"/>
    <w:rsid w:val="00232C64"/>
    <w:rsid w:val="0024124E"/>
    <w:rsid w:val="00245A32"/>
    <w:rsid w:val="00250823"/>
    <w:rsid w:val="00251821"/>
    <w:rsid w:val="00254C3D"/>
    <w:rsid w:val="00254FEF"/>
    <w:rsid w:val="00264E6D"/>
    <w:rsid w:val="0027159E"/>
    <w:rsid w:val="00274353"/>
    <w:rsid w:val="00274733"/>
    <w:rsid w:val="00275259"/>
    <w:rsid w:val="00280097"/>
    <w:rsid w:val="0028170D"/>
    <w:rsid w:val="0028376C"/>
    <w:rsid w:val="002862FA"/>
    <w:rsid w:val="002872A3"/>
    <w:rsid w:val="00291B57"/>
    <w:rsid w:val="00292F85"/>
    <w:rsid w:val="00294302"/>
    <w:rsid w:val="00294D56"/>
    <w:rsid w:val="00295596"/>
    <w:rsid w:val="002A0091"/>
    <w:rsid w:val="002A1089"/>
    <w:rsid w:val="002A1557"/>
    <w:rsid w:val="002A2698"/>
    <w:rsid w:val="002A39F8"/>
    <w:rsid w:val="002A47CD"/>
    <w:rsid w:val="002C1EB1"/>
    <w:rsid w:val="002C5BE5"/>
    <w:rsid w:val="002C67AD"/>
    <w:rsid w:val="002D241A"/>
    <w:rsid w:val="002E052C"/>
    <w:rsid w:val="002E11CA"/>
    <w:rsid w:val="002E44BA"/>
    <w:rsid w:val="002E690B"/>
    <w:rsid w:val="002E6AAA"/>
    <w:rsid w:val="002E74EC"/>
    <w:rsid w:val="002E7EDF"/>
    <w:rsid w:val="002F2B05"/>
    <w:rsid w:val="002F79F5"/>
    <w:rsid w:val="00300A48"/>
    <w:rsid w:val="00300CF8"/>
    <w:rsid w:val="003040CE"/>
    <w:rsid w:val="00304B6E"/>
    <w:rsid w:val="00312884"/>
    <w:rsid w:val="003219A9"/>
    <w:rsid w:val="0032362E"/>
    <w:rsid w:val="00324778"/>
    <w:rsid w:val="003325D4"/>
    <w:rsid w:val="00332881"/>
    <w:rsid w:val="00334C0C"/>
    <w:rsid w:val="0034158D"/>
    <w:rsid w:val="00345D3A"/>
    <w:rsid w:val="00350157"/>
    <w:rsid w:val="00363FA5"/>
    <w:rsid w:val="003649B8"/>
    <w:rsid w:val="00365717"/>
    <w:rsid w:val="00370B36"/>
    <w:rsid w:val="00370DCC"/>
    <w:rsid w:val="0037757B"/>
    <w:rsid w:val="00382724"/>
    <w:rsid w:val="00382B64"/>
    <w:rsid w:val="00385B61"/>
    <w:rsid w:val="0038607D"/>
    <w:rsid w:val="00390C24"/>
    <w:rsid w:val="0039117D"/>
    <w:rsid w:val="0039490F"/>
    <w:rsid w:val="00395F63"/>
    <w:rsid w:val="003961EA"/>
    <w:rsid w:val="0039627A"/>
    <w:rsid w:val="003A0EB1"/>
    <w:rsid w:val="003B08AE"/>
    <w:rsid w:val="003B2DBD"/>
    <w:rsid w:val="003B44AF"/>
    <w:rsid w:val="003C0157"/>
    <w:rsid w:val="003C2865"/>
    <w:rsid w:val="003D001A"/>
    <w:rsid w:val="003D0638"/>
    <w:rsid w:val="003D33A4"/>
    <w:rsid w:val="003D564A"/>
    <w:rsid w:val="003D7617"/>
    <w:rsid w:val="003E3F06"/>
    <w:rsid w:val="003F1949"/>
    <w:rsid w:val="003F1A2F"/>
    <w:rsid w:val="003F34FE"/>
    <w:rsid w:val="003F3E1E"/>
    <w:rsid w:val="003F3EDE"/>
    <w:rsid w:val="003F4B1A"/>
    <w:rsid w:val="003F6F13"/>
    <w:rsid w:val="004010E4"/>
    <w:rsid w:val="00414701"/>
    <w:rsid w:val="00416A7B"/>
    <w:rsid w:val="0042489A"/>
    <w:rsid w:val="00424DA0"/>
    <w:rsid w:val="00425A71"/>
    <w:rsid w:val="004264EA"/>
    <w:rsid w:val="004418FF"/>
    <w:rsid w:val="00441F82"/>
    <w:rsid w:val="00446156"/>
    <w:rsid w:val="0045216A"/>
    <w:rsid w:val="004524BF"/>
    <w:rsid w:val="00455203"/>
    <w:rsid w:val="004568E2"/>
    <w:rsid w:val="00457C72"/>
    <w:rsid w:val="004623BD"/>
    <w:rsid w:val="00470B97"/>
    <w:rsid w:val="0047148C"/>
    <w:rsid w:val="00471DE7"/>
    <w:rsid w:val="004831CF"/>
    <w:rsid w:val="00484C25"/>
    <w:rsid w:val="004859F0"/>
    <w:rsid w:val="004A0C1F"/>
    <w:rsid w:val="004A110A"/>
    <w:rsid w:val="004A146B"/>
    <w:rsid w:val="004A6F13"/>
    <w:rsid w:val="004B3DBE"/>
    <w:rsid w:val="004B45B4"/>
    <w:rsid w:val="004B5E94"/>
    <w:rsid w:val="004B62C7"/>
    <w:rsid w:val="004B690A"/>
    <w:rsid w:val="004B6EC3"/>
    <w:rsid w:val="004B6F37"/>
    <w:rsid w:val="004B7DD3"/>
    <w:rsid w:val="004C0694"/>
    <w:rsid w:val="004C0DCD"/>
    <w:rsid w:val="004C3F5A"/>
    <w:rsid w:val="004C67E6"/>
    <w:rsid w:val="004C7EF1"/>
    <w:rsid w:val="004E0E7F"/>
    <w:rsid w:val="004E752D"/>
    <w:rsid w:val="004F39A5"/>
    <w:rsid w:val="004F5546"/>
    <w:rsid w:val="00501B8D"/>
    <w:rsid w:val="0050295D"/>
    <w:rsid w:val="005030AC"/>
    <w:rsid w:val="00504CA2"/>
    <w:rsid w:val="005065BF"/>
    <w:rsid w:val="00512FEF"/>
    <w:rsid w:val="005135DA"/>
    <w:rsid w:val="00514105"/>
    <w:rsid w:val="00514808"/>
    <w:rsid w:val="0051625D"/>
    <w:rsid w:val="0052568A"/>
    <w:rsid w:val="0052763B"/>
    <w:rsid w:val="0053342E"/>
    <w:rsid w:val="00535CCA"/>
    <w:rsid w:val="00542E82"/>
    <w:rsid w:val="00551EFE"/>
    <w:rsid w:val="00552496"/>
    <w:rsid w:val="0055297D"/>
    <w:rsid w:val="0055605D"/>
    <w:rsid w:val="005569AD"/>
    <w:rsid w:val="00557638"/>
    <w:rsid w:val="00564514"/>
    <w:rsid w:val="00564BF1"/>
    <w:rsid w:val="005717C8"/>
    <w:rsid w:val="005736F7"/>
    <w:rsid w:val="00574487"/>
    <w:rsid w:val="0057450C"/>
    <w:rsid w:val="00583D3A"/>
    <w:rsid w:val="00592CA3"/>
    <w:rsid w:val="00596917"/>
    <w:rsid w:val="005A4CD3"/>
    <w:rsid w:val="005A6305"/>
    <w:rsid w:val="005A7ECA"/>
    <w:rsid w:val="005B771A"/>
    <w:rsid w:val="005C0878"/>
    <w:rsid w:val="005C43A9"/>
    <w:rsid w:val="005C5A0A"/>
    <w:rsid w:val="005C73F5"/>
    <w:rsid w:val="005C7F0C"/>
    <w:rsid w:val="005E0F17"/>
    <w:rsid w:val="005E3792"/>
    <w:rsid w:val="005E5A8B"/>
    <w:rsid w:val="005E659D"/>
    <w:rsid w:val="005F1011"/>
    <w:rsid w:val="005F3080"/>
    <w:rsid w:val="00602BEE"/>
    <w:rsid w:val="0060559F"/>
    <w:rsid w:val="00605746"/>
    <w:rsid w:val="006062A1"/>
    <w:rsid w:val="006137D0"/>
    <w:rsid w:val="006265A1"/>
    <w:rsid w:val="00626A3D"/>
    <w:rsid w:val="0063023A"/>
    <w:rsid w:val="00630859"/>
    <w:rsid w:val="006407E7"/>
    <w:rsid w:val="0064323A"/>
    <w:rsid w:val="00643541"/>
    <w:rsid w:val="006470CE"/>
    <w:rsid w:val="0065434A"/>
    <w:rsid w:val="00660186"/>
    <w:rsid w:val="0066104A"/>
    <w:rsid w:val="00672F0A"/>
    <w:rsid w:val="006743BC"/>
    <w:rsid w:val="00674BA2"/>
    <w:rsid w:val="0067517B"/>
    <w:rsid w:val="00675861"/>
    <w:rsid w:val="00687F56"/>
    <w:rsid w:val="006900D7"/>
    <w:rsid w:val="00695F3F"/>
    <w:rsid w:val="006A404E"/>
    <w:rsid w:val="006A5869"/>
    <w:rsid w:val="006A7509"/>
    <w:rsid w:val="006A7C9A"/>
    <w:rsid w:val="006B294B"/>
    <w:rsid w:val="006B75E6"/>
    <w:rsid w:val="006C0B9C"/>
    <w:rsid w:val="006C2BF2"/>
    <w:rsid w:val="006D03B7"/>
    <w:rsid w:val="006E4791"/>
    <w:rsid w:val="006E7952"/>
    <w:rsid w:val="006F01CE"/>
    <w:rsid w:val="006F508E"/>
    <w:rsid w:val="006F6D3E"/>
    <w:rsid w:val="0070454A"/>
    <w:rsid w:val="00706873"/>
    <w:rsid w:val="00706B4B"/>
    <w:rsid w:val="00707F4B"/>
    <w:rsid w:val="00714399"/>
    <w:rsid w:val="0072187A"/>
    <w:rsid w:val="00723D1A"/>
    <w:rsid w:val="0072651D"/>
    <w:rsid w:val="0072656C"/>
    <w:rsid w:val="00731A1C"/>
    <w:rsid w:val="007322C6"/>
    <w:rsid w:val="00742CBA"/>
    <w:rsid w:val="0074459A"/>
    <w:rsid w:val="00745462"/>
    <w:rsid w:val="00745601"/>
    <w:rsid w:val="007474FF"/>
    <w:rsid w:val="007712D1"/>
    <w:rsid w:val="007738A2"/>
    <w:rsid w:val="00774612"/>
    <w:rsid w:val="00782FFB"/>
    <w:rsid w:val="00791924"/>
    <w:rsid w:val="00792540"/>
    <w:rsid w:val="0079488C"/>
    <w:rsid w:val="00797838"/>
    <w:rsid w:val="007B242F"/>
    <w:rsid w:val="007C1278"/>
    <w:rsid w:val="007C3605"/>
    <w:rsid w:val="007D5F7D"/>
    <w:rsid w:val="007E1929"/>
    <w:rsid w:val="007E240E"/>
    <w:rsid w:val="007E2697"/>
    <w:rsid w:val="007E2E87"/>
    <w:rsid w:val="007F61BB"/>
    <w:rsid w:val="00802EC0"/>
    <w:rsid w:val="0080762E"/>
    <w:rsid w:val="00811CAC"/>
    <w:rsid w:val="00813982"/>
    <w:rsid w:val="00823341"/>
    <w:rsid w:val="008248BC"/>
    <w:rsid w:val="00825E36"/>
    <w:rsid w:val="00830C3B"/>
    <w:rsid w:val="00831AB9"/>
    <w:rsid w:val="00834376"/>
    <w:rsid w:val="00840FAD"/>
    <w:rsid w:val="0084594E"/>
    <w:rsid w:val="00853CF8"/>
    <w:rsid w:val="00853F55"/>
    <w:rsid w:val="00854292"/>
    <w:rsid w:val="00854524"/>
    <w:rsid w:val="00860C0B"/>
    <w:rsid w:val="00861A4F"/>
    <w:rsid w:val="00863151"/>
    <w:rsid w:val="0086316F"/>
    <w:rsid w:val="00865AC4"/>
    <w:rsid w:val="00866B36"/>
    <w:rsid w:val="00867F95"/>
    <w:rsid w:val="008A59D1"/>
    <w:rsid w:val="008A641D"/>
    <w:rsid w:val="008A7872"/>
    <w:rsid w:val="008B4160"/>
    <w:rsid w:val="008B4998"/>
    <w:rsid w:val="008C3419"/>
    <w:rsid w:val="008C6699"/>
    <w:rsid w:val="008D24B6"/>
    <w:rsid w:val="008D5440"/>
    <w:rsid w:val="008D5CE9"/>
    <w:rsid w:val="008E733D"/>
    <w:rsid w:val="008F176E"/>
    <w:rsid w:val="008F1E39"/>
    <w:rsid w:val="008F5EF8"/>
    <w:rsid w:val="00901EBC"/>
    <w:rsid w:val="009106FA"/>
    <w:rsid w:val="009157FE"/>
    <w:rsid w:val="00915E43"/>
    <w:rsid w:val="00916D7E"/>
    <w:rsid w:val="00917D28"/>
    <w:rsid w:val="00924AB6"/>
    <w:rsid w:val="009257C8"/>
    <w:rsid w:val="00926C7C"/>
    <w:rsid w:val="009300EF"/>
    <w:rsid w:val="00931B7E"/>
    <w:rsid w:val="009446A9"/>
    <w:rsid w:val="00945EDD"/>
    <w:rsid w:val="009468E9"/>
    <w:rsid w:val="00946C4C"/>
    <w:rsid w:val="0095560F"/>
    <w:rsid w:val="0095688B"/>
    <w:rsid w:val="00960262"/>
    <w:rsid w:val="00961851"/>
    <w:rsid w:val="00961A48"/>
    <w:rsid w:val="00971DFB"/>
    <w:rsid w:val="00972E3B"/>
    <w:rsid w:val="0097615A"/>
    <w:rsid w:val="0098364A"/>
    <w:rsid w:val="009869A8"/>
    <w:rsid w:val="00987CD8"/>
    <w:rsid w:val="00990DB5"/>
    <w:rsid w:val="00993098"/>
    <w:rsid w:val="00995641"/>
    <w:rsid w:val="00996DAA"/>
    <w:rsid w:val="009A0225"/>
    <w:rsid w:val="009A1306"/>
    <w:rsid w:val="009A1585"/>
    <w:rsid w:val="009A606C"/>
    <w:rsid w:val="009B1BC0"/>
    <w:rsid w:val="009B1E1E"/>
    <w:rsid w:val="009D011A"/>
    <w:rsid w:val="009D0FAB"/>
    <w:rsid w:val="009D4EA9"/>
    <w:rsid w:val="009E350C"/>
    <w:rsid w:val="009E5B7C"/>
    <w:rsid w:val="009F10E5"/>
    <w:rsid w:val="009F3DB7"/>
    <w:rsid w:val="009F40C1"/>
    <w:rsid w:val="009F57AA"/>
    <w:rsid w:val="009F67A3"/>
    <w:rsid w:val="00A03955"/>
    <w:rsid w:val="00A07111"/>
    <w:rsid w:val="00A07D34"/>
    <w:rsid w:val="00A105B0"/>
    <w:rsid w:val="00A10A3D"/>
    <w:rsid w:val="00A157FC"/>
    <w:rsid w:val="00A170D6"/>
    <w:rsid w:val="00A328C7"/>
    <w:rsid w:val="00A362AC"/>
    <w:rsid w:val="00A36B69"/>
    <w:rsid w:val="00A432D1"/>
    <w:rsid w:val="00A453C5"/>
    <w:rsid w:val="00A45B4B"/>
    <w:rsid w:val="00A460B2"/>
    <w:rsid w:val="00A46B9B"/>
    <w:rsid w:val="00A50756"/>
    <w:rsid w:val="00A5090C"/>
    <w:rsid w:val="00A519D7"/>
    <w:rsid w:val="00A54DE0"/>
    <w:rsid w:val="00A63725"/>
    <w:rsid w:val="00A645E3"/>
    <w:rsid w:val="00A64FDE"/>
    <w:rsid w:val="00A67EFB"/>
    <w:rsid w:val="00A7328D"/>
    <w:rsid w:val="00A80783"/>
    <w:rsid w:val="00A81590"/>
    <w:rsid w:val="00A83BBD"/>
    <w:rsid w:val="00A849DA"/>
    <w:rsid w:val="00A87BA1"/>
    <w:rsid w:val="00A925C9"/>
    <w:rsid w:val="00A96457"/>
    <w:rsid w:val="00AA3D2D"/>
    <w:rsid w:val="00AA6CA5"/>
    <w:rsid w:val="00AB0188"/>
    <w:rsid w:val="00AB486E"/>
    <w:rsid w:val="00AB5A8A"/>
    <w:rsid w:val="00AC7C6A"/>
    <w:rsid w:val="00AD080C"/>
    <w:rsid w:val="00AD0E7E"/>
    <w:rsid w:val="00AD103E"/>
    <w:rsid w:val="00AD6C7B"/>
    <w:rsid w:val="00B02734"/>
    <w:rsid w:val="00B068DE"/>
    <w:rsid w:val="00B07130"/>
    <w:rsid w:val="00B12AA7"/>
    <w:rsid w:val="00B145A8"/>
    <w:rsid w:val="00B157D9"/>
    <w:rsid w:val="00B21120"/>
    <w:rsid w:val="00B23067"/>
    <w:rsid w:val="00B24D5C"/>
    <w:rsid w:val="00B3000D"/>
    <w:rsid w:val="00B32DE1"/>
    <w:rsid w:val="00B34705"/>
    <w:rsid w:val="00B3507F"/>
    <w:rsid w:val="00B40434"/>
    <w:rsid w:val="00B42D22"/>
    <w:rsid w:val="00B42FF5"/>
    <w:rsid w:val="00B445BC"/>
    <w:rsid w:val="00B445CB"/>
    <w:rsid w:val="00B4467E"/>
    <w:rsid w:val="00B506FE"/>
    <w:rsid w:val="00B5279B"/>
    <w:rsid w:val="00B54F50"/>
    <w:rsid w:val="00B62183"/>
    <w:rsid w:val="00B64C10"/>
    <w:rsid w:val="00B67A6C"/>
    <w:rsid w:val="00B7068F"/>
    <w:rsid w:val="00B855F0"/>
    <w:rsid w:val="00B904F7"/>
    <w:rsid w:val="00B91765"/>
    <w:rsid w:val="00B92520"/>
    <w:rsid w:val="00B93D90"/>
    <w:rsid w:val="00BA720C"/>
    <w:rsid w:val="00BB3915"/>
    <w:rsid w:val="00BB4FD2"/>
    <w:rsid w:val="00BC6428"/>
    <w:rsid w:val="00BD4DB8"/>
    <w:rsid w:val="00BD5E10"/>
    <w:rsid w:val="00BE3F53"/>
    <w:rsid w:val="00BF26CF"/>
    <w:rsid w:val="00BF28EB"/>
    <w:rsid w:val="00BF6330"/>
    <w:rsid w:val="00C00D48"/>
    <w:rsid w:val="00C028F5"/>
    <w:rsid w:val="00C05FCD"/>
    <w:rsid w:val="00C06A70"/>
    <w:rsid w:val="00C2287B"/>
    <w:rsid w:val="00C22A7B"/>
    <w:rsid w:val="00C23805"/>
    <w:rsid w:val="00C25AFB"/>
    <w:rsid w:val="00C27422"/>
    <w:rsid w:val="00C3059F"/>
    <w:rsid w:val="00C33D1E"/>
    <w:rsid w:val="00C373E5"/>
    <w:rsid w:val="00C41CC2"/>
    <w:rsid w:val="00C4214F"/>
    <w:rsid w:val="00C4585F"/>
    <w:rsid w:val="00C45970"/>
    <w:rsid w:val="00C47617"/>
    <w:rsid w:val="00C50076"/>
    <w:rsid w:val="00C51E7D"/>
    <w:rsid w:val="00C55ADD"/>
    <w:rsid w:val="00C60B82"/>
    <w:rsid w:val="00C61197"/>
    <w:rsid w:val="00C6277E"/>
    <w:rsid w:val="00C660A4"/>
    <w:rsid w:val="00C745F9"/>
    <w:rsid w:val="00C767E4"/>
    <w:rsid w:val="00CA0959"/>
    <w:rsid w:val="00CA3E45"/>
    <w:rsid w:val="00CA57FB"/>
    <w:rsid w:val="00CA695B"/>
    <w:rsid w:val="00CB1BAB"/>
    <w:rsid w:val="00CB4DD9"/>
    <w:rsid w:val="00CC1798"/>
    <w:rsid w:val="00CC22EC"/>
    <w:rsid w:val="00CD4C25"/>
    <w:rsid w:val="00CD5E43"/>
    <w:rsid w:val="00CE179E"/>
    <w:rsid w:val="00CE17D8"/>
    <w:rsid w:val="00CE29B3"/>
    <w:rsid w:val="00CE2DA4"/>
    <w:rsid w:val="00CE4F42"/>
    <w:rsid w:val="00CF1C90"/>
    <w:rsid w:val="00CF5388"/>
    <w:rsid w:val="00D00D15"/>
    <w:rsid w:val="00D020F7"/>
    <w:rsid w:val="00D026BE"/>
    <w:rsid w:val="00D03043"/>
    <w:rsid w:val="00D06676"/>
    <w:rsid w:val="00D073C6"/>
    <w:rsid w:val="00D10F61"/>
    <w:rsid w:val="00D12390"/>
    <w:rsid w:val="00D13383"/>
    <w:rsid w:val="00D15EA3"/>
    <w:rsid w:val="00D17C42"/>
    <w:rsid w:val="00D221F0"/>
    <w:rsid w:val="00D23516"/>
    <w:rsid w:val="00D340B3"/>
    <w:rsid w:val="00D3449C"/>
    <w:rsid w:val="00D40210"/>
    <w:rsid w:val="00D42C25"/>
    <w:rsid w:val="00D46523"/>
    <w:rsid w:val="00D528F3"/>
    <w:rsid w:val="00D617C7"/>
    <w:rsid w:val="00D654F0"/>
    <w:rsid w:val="00D6665A"/>
    <w:rsid w:val="00D71328"/>
    <w:rsid w:val="00D80C47"/>
    <w:rsid w:val="00D83E15"/>
    <w:rsid w:val="00D85971"/>
    <w:rsid w:val="00D863C2"/>
    <w:rsid w:val="00D8791E"/>
    <w:rsid w:val="00D9401E"/>
    <w:rsid w:val="00DA0D44"/>
    <w:rsid w:val="00DA3734"/>
    <w:rsid w:val="00DA378D"/>
    <w:rsid w:val="00DA551F"/>
    <w:rsid w:val="00DB3A70"/>
    <w:rsid w:val="00DC575B"/>
    <w:rsid w:val="00DC5E78"/>
    <w:rsid w:val="00DD3CF4"/>
    <w:rsid w:val="00DD5ACF"/>
    <w:rsid w:val="00DD7C2C"/>
    <w:rsid w:val="00DE08D0"/>
    <w:rsid w:val="00DE19F3"/>
    <w:rsid w:val="00DE4909"/>
    <w:rsid w:val="00DE5C04"/>
    <w:rsid w:val="00DE6D4C"/>
    <w:rsid w:val="00DF0616"/>
    <w:rsid w:val="00DF40A4"/>
    <w:rsid w:val="00DF6B6C"/>
    <w:rsid w:val="00E02F05"/>
    <w:rsid w:val="00E04CF0"/>
    <w:rsid w:val="00E06565"/>
    <w:rsid w:val="00E06A1B"/>
    <w:rsid w:val="00E128D5"/>
    <w:rsid w:val="00E12F93"/>
    <w:rsid w:val="00E16856"/>
    <w:rsid w:val="00E20594"/>
    <w:rsid w:val="00E27FDE"/>
    <w:rsid w:val="00E3217B"/>
    <w:rsid w:val="00E36A20"/>
    <w:rsid w:val="00E40056"/>
    <w:rsid w:val="00E45DBA"/>
    <w:rsid w:val="00E50D89"/>
    <w:rsid w:val="00E617E0"/>
    <w:rsid w:val="00E66B61"/>
    <w:rsid w:val="00E70062"/>
    <w:rsid w:val="00E70915"/>
    <w:rsid w:val="00E70E63"/>
    <w:rsid w:val="00E757A9"/>
    <w:rsid w:val="00E80F00"/>
    <w:rsid w:val="00E8222F"/>
    <w:rsid w:val="00E83FCB"/>
    <w:rsid w:val="00E8604F"/>
    <w:rsid w:val="00E951A2"/>
    <w:rsid w:val="00EA5CDE"/>
    <w:rsid w:val="00EB147E"/>
    <w:rsid w:val="00EB24E4"/>
    <w:rsid w:val="00EB27B7"/>
    <w:rsid w:val="00EB2FFA"/>
    <w:rsid w:val="00EB4D08"/>
    <w:rsid w:val="00EB57F0"/>
    <w:rsid w:val="00EC1421"/>
    <w:rsid w:val="00EC2E87"/>
    <w:rsid w:val="00EC2FA9"/>
    <w:rsid w:val="00EC4D40"/>
    <w:rsid w:val="00ED0E77"/>
    <w:rsid w:val="00ED0EE0"/>
    <w:rsid w:val="00ED147C"/>
    <w:rsid w:val="00ED5906"/>
    <w:rsid w:val="00ED78D0"/>
    <w:rsid w:val="00EE0992"/>
    <w:rsid w:val="00EE5758"/>
    <w:rsid w:val="00EE5D03"/>
    <w:rsid w:val="00EE5F27"/>
    <w:rsid w:val="00EE776C"/>
    <w:rsid w:val="00EF0A08"/>
    <w:rsid w:val="00EF58A5"/>
    <w:rsid w:val="00F03596"/>
    <w:rsid w:val="00F06893"/>
    <w:rsid w:val="00F100C7"/>
    <w:rsid w:val="00F11D55"/>
    <w:rsid w:val="00F14DD9"/>
    <w:rsid w:val="00F15B8E"/>
    <w:rsid w:val="00F17779"/>
    <w:rsid w:val="00F17CBC"/>
    <w:rsid w:val="00F17F35"/>
    <w:rsid w:val="00F206A2"/>
    <w:rsid w:val="00F25339"/>
    <w:rsid w:val="00F27357"/>
    <w:rsid w:val="00F36031"/>
    <w:rsid w:val="00F37297"/>
    <w:rsid w:val="00F42DED"/>
    <w:rsid w:val="00F545C3"/>
    <w:rsid w:val="00F563F9"/>
    <w:rsid w:val="00F5677A"/>
    <w:rsid w:val="00F64B64"/>
    <w:rsid w:val="00F6579D"/>
    <w:rsid w:val="00F77136"/>
    <w:rsid w:val="00F806E0"/>
    <w:rsid w:val="00F835D9"/>
    <w:rsid w:val="00F92981"/>
    <w:rsid w:val="00F9485A"/>
    <w:rsid w:val="00F95285"/>
    <w:rsid w:val="00FA2391"/>
    <w:rsid w:val="00FA5D71"/>
    <w:rsid w:val="00FA5F8C"/>
    <w:rsid w:val="00FA7458"/>
    <w:rsid w:val="00FB063B"/>
    <w:rsid w:val="00FB42C3"/>
    <w:rsid w:val="00FB4838"/>
    <w:rsid w:val="00FD1599"/>
    <w:rsid w:val="00FD6355"/>
    <w:rsid w:val="00FE11A7"/>
    <w:rsid w:val="00FE6EB8"/>
    <w:rsid w:val="00FF34FB"/>
    <w:rsid w:val="00FF5764"/>
    <w:rsid w:val="00FF7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4A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,Заголов"/>
    <w:basedOn w:val="a"/>
    <w:next w:val="2"/>
    <w:qFormat/>
    <w:rsid w:val="004C3F5A"/>
    <w:pPr>
      <w:keepNext/>
      <w:keepLines/>
      <w:widowControl w:val="0"/>
      <w:numPr>
        <w:numId w:val="6"/>
      </w:numPr>
      <w:spacing w:after="140" w:line="360" w:lineRule="auto"/>
      <w:jc w:val="center"/>
      <w:outlineLvl w:val="0"/>
    </w:pPr>
    <w:rPr>
      <w:rFonts w:ascii="Arial" w:hAnsi="Arial"/>
      <w:b/>
      <w:kern w:val="28"/>
      <w:szCs w:val="20"/>
      <w:lang w:val="nl" w:eastAsia="en-US"/>
    </w:rPr>
  </w:style>
  <w:style w:type="paragraph" w:styleId="2">
    <w:name w:val="heading 2"/>
    <w:basedOn w:val="1"/>
    <w:next w:val="a0"/>
    <w:link w:val="20"/>
    <w:qFormat/>
    <w:rsid w:val="004C3F5A"/>
    <w:pPr>
      <w:numPr>
        <w:ilvl w:val="1"/>
      </w:numPr>
      <w:tabs>
        <w:tab w:val="left" w:pos="284"/>
      </w:tabs>
      <w:spacing w:before="140"/>
      <w:outlineLvl w:val="1"/>
    </w:pPr>
    <w:rPr>
      <w:sz w:val="22"/>
      <w:lang w:val="ru-RU"/>
    </w:rPr>
  </w:style>
  <w:style w:type="paragraph" w:styleId="3">
    <w:name w:val="heading 3"/>
    <w:basedOn w:val="2"/>
    <w:next w:val="a0"/>
    <w:qFormat/>
    <w:rsid w:val="004C3F5A"/>
    <w:pPr>
      <w:numPr>
        <w:ilvl w:val="2"/>
      </w:numPr>
      <w:spacing w:before="120" w:after="120"/>
      <w:outlineLvl w:val="2"/>
    </w:pPr>
    <w:rPr>
      <w:sz w:val="20"/>
    </w:rPr>
  </w:style>
  <w:style w:type="paragraph" w:styleId="4">
    <w:name w:val="heading 4"/>
    <w:basedOn w:val="1"/>
    <w:next w:val="a0"/>
    <w:qFormat/>
    <w:rsid w:val="004C3F5A"/>
    <w:pPr>
      <w:numPr>
        <w:ilvl w:val="3"/>
      </w:numPr>
      <w:spacing w:before="280"/>
      <w:outlineLvl w:val="3"/>
    </w:pPr>
    <w:rPr>
      <w:sz w:val="19"/>
    </w:rPr>
  </w:style>
  <w:style w:type="paragraph" w:styleId="5">
    <w:name w:val="heading 5"/>
    <w:basedOn w:val="a"/>
    <w:next w:val="a"/>
    <w:qFormat/>
    <w:rsid w:val="004C3F5A"/>
    <w:pPr>
      <w:widowControl w:val="0"/>
      <w:numPr>
        <w:ilvl w:val="4"/>
        <w:numId w:val="6"/>
      </w:numPr>
      <w:spacing w:before="240" w:after="60" w:line="280" w:lineRule="atLeast"/>
      <w:jc w:val="both"/>
      <w:outlineLvl w:val="4"/>
    </w:pPr>
    <w:rPr>
      <w:rFonts w:ascii="Arial" w:hAnsi="Arial"/>
      <w:sz w:val="22"/>
      <w:szCs w:val="20"/>
      <w:lang w:val="nl" w:eastAsia="en-US"/>
    </w:rPr>
  </w:style>
  <w:style w:type="paragraph" w:styleId="6">
    <w:name w:val="heading 6"/>
    <w:basedOn w:val="a"/>
    <w:next w:val="a"/>
    <w:qFormat/>
    <w:rsid w:val="004C3F5A"/>
    <w:pPr>
      <w:widowControl w:val="0"/>
      <w:numPr>
        <w:ilvl w:val="5"/>
        <w:numId w:val="6"/>
      </w:numPr>
      <w:spacing w:before="240" w:after="60" w:line="280" w:lineRule="atLeast"/>
      <w:jc w:val="both"/>
      <w:outlineLvl w:val="5"/>
    </w:pPr>
    <w:rPr>
      <w:i/>
      <w:sz w:val="22"/>
      <w:szCs w:val="20"/>
      <w:lang w:val="nl" w:eastAsia="en-US"/>
    </w:rPr>
  </w:style>
  <w:style w:type="paragraph" w:styleId="7">
    <w:name w:val="heading 7"/>
    <w:basedOn w:val="a"/>
    <w:next w:val="a"/>
    <w:qFormat/>
    <w:rsid w:val="004C3F5A"/>
    <w:pPr>
      <w:widowControl w:val="0"/>
      <w:numPr>
        <w:ilvl w:val="6"/>
        <w:numId w:val="6"/>
      </w:numPr>
      <w:spacing w:before="240" w:after="60" w:line="280" w:lineRule="atLeast"/>
      <w:jc w:val="both"/>
      <w:outlineLvl w:val="6"/>
    </w:pPr>
    <w:rPr>
      <w:rFonts w:ascii="Arial" w:hAnsi="Arial"/>
      <w:sz w:val="20"/>
      <w:szCs w:val="20"/>
      <w:lang w:val="nl" w:eastAsia="en-US"/>
    </w:rPr>
  </w:style>
  <w:style w:type="paragraph" w:styleId="8">
    <w:name w:val="heading 8"/>
    <w:basedOn w:val="a"/>
    <w:next w:val="a"/>
    <w:qFormat/>
    <w:rsid w:val="004C3F5A"/>
    <w:pPr>
      <w:widowControl w:val="0"/>
      <w:numPr>
        <w:ilvl w:val="7"/>
        <w:numId w:val="6"/>
      </w:numPr>
      <w:spacing w:before="240" w:after="60" w:line="280" w:lineRule="atLeast"/>
      <w:jc w:val="both"/>
      <w:outlineLvl w:val="7"/>
    </w:pPr>
    <w:rPr>
      <w:rFonts w:ascii="Arial" w:hAnsi="Arial"/>
      <w:i/>
      <w:sz w:val="20"/>
      <w:szCs w:val="20"/>
      <w:lang w:val="nl" w:eastAsia="en-US"/>
    </w:rPr>
  </w:style>
  <w:style w:type="paragraph" w:styleId="9">
    <w:name w:val="heading 9"/>
    <w:basedOn w:val="a"/>
    <w:next w:val="a"/>
    <w:qFormat/>
    <w:rsid w:val="004C3F5A"/>
    <w:pPr>
      <w:widowControl w:val="0"/>
      <w:numPr>
        <w:ilvl w:val="8"/>
        <w:numId w:val="6"/>
      </w:numPr>
      <w:spacing w:before="240" w:after="60" w:line="280" w:lineRule="atLeast"/>
      <w:jc w:val="both"/>
      <w:outlineLvl w:val="8"/>
    </w:pPr>
    <w:rPr>
      <w:rFonts w:ascii="Arial" w:hAnsi="Arial"/>
      <w:b/>
      <w:i/>
      <w:sz w:val="18"/>
      <w:szCs w:val="20"/>
      <w:lang w:val="nl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54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65434A"/>
  </w:style>
  <w:style w:type="paragraph" w:styleId="a6">
    <w:name w:val="footer"/>
    <w:basedOn w:val="a"/>
    <w:link w:val="a7"/>
    <w:uiPriority w:val="99"/>
    <w:unhideWhenUsed/>
    <w:rsid w:val="00654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65434A"/>
  </w:style>
  <w:style w:type="paragraph" w:customStyle="1" w:styleId="12">
    <w:name w:val="Нормальный 12"/>
    <w:basedOn w:val="a"/>
    <w:link w:val="120"/>
    <w:rsid w:val="0065434A"/>
    <w:pPr>
      <w:spacing w:line="360" w:lineRule="auto"/>
      <w:jc w:val="both"/>
    </w:pPr>
    <w:rPr>
      <w:szCs w:val="20"/>
    </w:rPr>
  </w:style>
  <w:style w:type="character" w:customStyle="1" w:styleId="120">
    <w:name w:val="Нормальный 12 Знак"/>
    <w:basedOn w:val="a1"/>
    <w:link w:val="12"/>
    <w:rsid w:val="00654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worddate">
    <w:name w:val="Tword_date"/>
    <w:basedOn w:val="a"/>
    <w:link w:val="TworddateChar"/>
    <w:rsid w:val="0066104A"/>
    <w:pPr>
      <w:jc w:val="center"/>
    </w:pPr>
    <w:rPr>
      <w:rFonts w:ascii="ISOCPEUR" w:hAnsi="ISOCPEUR" w:cs="ISOCPEUR"/>
      <w:i/>
      <w:iCs/>
      <w:sz w:val="16"/>
      <w:szCs w:val="16"/>
    </w:rPr>
  </w:style>
  <w:style w:type="character" w:customStyle="1" w:styleId="TworddateChar">
    <w:name w:val="Tword_date Char"/>
    <w:basedOn w:val="a1"/>
    <w:link w:val="Tworddate"/>
    <w:locked/>
    <w:rsid w:val="0066104A"/>
    <w:rPr>
      <w:rFonts w:ascii="ISOCPEUR" w:eastAsia="Times New Roman" w:hAnsi="ISOCPEUR" w:cs="ISOCPEUR"/>
      <w:i/>
      <w:iCs/>
      <w:sz w:val="16"/>
      <w:szCs w:val="16"/>
      <w:lang w:eastAsia="ru-RU"/>
    </w:rPr>
  </w:style>
  <w:style w:type="paragraph" w:customStyle="1" w:styleId="Twordfami">
    <w:name w:val="Tword_fami"/>
    <w:basedOn w:val="a"/>
    <w:rsid w:val="0066104A"/>
    <w:rPr>
      <w:rFonts w:ascii="ISOCPEUR" w:hAnsi="ISOCPEUR" w:cs="ISOCPEUR"/>
      <w:i/>
      <w:iCs/>
      <w:sz w:val="22"/>
      <w:szCs w:val="22"/>
    </w:rPr>
  </w:style>
  <w:style w:type="table" w:styleId="a8">
    <w:name w:val="Table Grid"/>
    <w:basedOn w:val="a2"/>
    <w:rsid w:val="000D4B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wordaddfieldheads">
    <w:name w:val="Tword_add_field_heads"/>
    <w:basedOn w:val="a"/>
    <w:rsid w:val="008F176E"/>
    <w:pPr>
      <w:widowControl w:val="0"/>
      <w:adjustRightInd w:val="0"/>
      <w:jc w:val="center"/>
      <w:textAlignment w:val="baseline"/>
    </w:pPr>
    <w:rPr>
      <w:rFonts w:ascii="ISOCPEUR" w:hAnsi="ISOCPEUR" w:cs="ISOCPEUR"/>
      <w:i/>
      <w:iCs/>
      <w:sz w:val="22"/>
      <w:szCs w:val="22"/>
    </w:rPr>
  </w:style>
  <w:style w:type="character" w:customStyle="1" w:styleId="TwordcopyformatChar">
    <w:name w:val="Tword_copy_format Char"/>
    <w:basedOn w:val="a1"/>
    <w:link w:val="Twordcopyformat"/>
    <w:locked/>
    <w:rsid w:val="008F176E"/>
    <w:rPr>
      <w:rFonts w:ascii="ISOCPEUR" w:hAnsi="ISOCPEUR"/>
      <w:i/>
      <w:iCs/>
    </w:rPr>
  </w:style>
  <w:style w:type="paragraph" w:customStyle="1" w:styleId="Twordcopyformat">
    <w:name w:val="Tword_copy_format"/>
    <w:basedOn w:val="a"/>
    <w:link w:val="TwordcopyformatChar"/>
    <w:rsid w:val="008F176E"/>
    <w:pPr>
      <w:jc w:val="center"/>
    </w:pPr>
    <w:rPr>
      <w:rFonts w:ascii="ISOCPEUR" w:eastAsia="Calibri" w:hAnsi="ISOCPEUR"/>
      <w:i/>
      <w:iCs/>
      <w:sz w:val="22"/>
      <w:szCs w:val="22"/>
      <w:lang w:eastAsia="en-US"/>
    </w:rPr>
  </w:style>
  <w:style w:type="paragraph" w:styleId="a0">
    <w:name w:val="Body Text"/>
    <w:basedOn w:val="a"/>
    <w:link w:val="a9"/>
    <w:rsid w:val="002F2B05"/>
    <w:pPr>
      <w:widowControl w:val="0"/>
      <w:spacing w:line="360" w:lineRule="auto"/>
      <w:jc w:val="both"/>
    </w:pPr>
    <w:rPr>
      <w:rFonts w:ascii="Arial" w:hAnsi="Arial"/>
      <w:sz w:val="20"/>
      <w:szCs w:val="20"/>
      <w:lang w:val="nl" w:eastAsia="en-US"/>
    </w:rPr>
  </w:style>
  <w:style w:type="character" w:customStyle="1" w:styleId="a9">
    <w:name w:val="Основной текст Знак"/>
    <w:basedOn w:val="a1"/>
    <w:link w:val="a0"/>
    <w:locked/>
    <w:rsid w:val="002F2B05"/>
    <w:rPr>
      <w:rFonts w:ascii="Arial" w:hAnsi="Arial"/>
      <w:lang w:val="nl" w:eastAsia="en-US" w:bidi="ar-SA"/>
    </w:rPr>
  </w:style>
  <w:style w:type="paragraph" w:customStyle="1" w:styleId="aa">
    <w:name w:val="Штамп"/>
    <w:basedOn w:val="a"/>
    <w:rsid w:val="00ED0EE0"/>
    <w:pPr>
      <w:spacing w:line="360" w:lineRule="auto"/>
      <w:jc w:val="center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rsid w:val="00ED0EE0"/>
    <w:pPr>
      <w:tabs>
        <w:tab w:val="num" w:pos="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ntStyle88">
    <w:name w:val="Font Style88"/>
    <w:basedOn w:val="a1"/>
    <w:rsid w:val="007F61BB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rsid w:val="004C3F5A"/>
    <w:pPr>
      <w:spacing w:after="120"/>
      <w:ind w:left="283"/>
    </w:pPr>
  </w:style>
  <w:style w:type="character" w:customStyle="1" w:styleId="20">
    <w:name w:val="Заголовок 2 Знак"/>
    <w:basedOn w:val="a1"/>
    <w:link w:val="2"/>
    <w:locked/>
    <w:rsid w:val="004C3F5A"/>
    <w:rPr>
      <w:rFonts w:ascii="Arial" w:hAnsi="Arial"/>
      <w:b/>
      <w:kern w:val="28"/>
      <w:sz w:val="22"/>
      <w:lang w:val="ru-RU" w:eastAsia="en-US" w:bidi="ar-SA"/>
    </w:rPr>
  </w:style>
  <w:style w:type="character" w:styleId="ac">
    <w:name w:val="Hyperlink"/>
    <w:basedOn w:val="a1"/>
    <w:rsid w:val="004C3F5A"/>
    <w:rPr>
      <w:rFonts w:ascii="Arial" w:hAnsi="Arial" w:cs="Times New Roman"/>
      <w:color w:val="0000FF"/>
      <w:u w:val="single"/>
    </w:rPr>
  </w:style>
  <w:style w:type="paragraph" w:styleId="ad">
    <w:name w:val="Normal (Web)"/>
    <w:basedOn w:val="a"/>
    <w:rsid w:val="004C3F5A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4C3F5A"/>
    <w:pPr>
      <w:widowControl w:val="0"/>
      <w:spacing w:line="280" w:lineRule="atLeast"/>
      <w:ind w:left="708"/>
      <w:jc w:val="both"/>
    </w:pPr>
    <w:rPr>
      <w:rFonts w:ascii="Arial" w:hAnsi="Arial"/>
      <w:sz w:val="20"/>
      <w:szCs w:val="20"/>
      <w:lang w:val="nl" w:eastAsia="en-US"/>
    </w:rPr>
  </w:style>
  <w:style w:type="paragraph" w:customStyle="1" w:styleId="FR4">
    <w:name w:val="FR4"/>
    <w:link w:val="FR40"/>
    <w:rsid w:val="004C3F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18"/>
    </w:rPr>
  </w:style>
  <w:style w:type="character" w:styleId="af">
    <w:name w:val="Strong"/>
    <w:basedOn w:val="a1"/>
    <w:qFormat/>
    <w:rsid w:val="004C3F5A"/>
    <w:rPr>
      <w:b/>
      <w:bCs/>
    </w:rPr>
  </w:style>
  <w:style w:type="character" w:customStyle="1" w:styleId="FR40">
    <w:name w:val="FR4 Знак"/>
    <w:basedOn w:val="a1"/>
    <w:link w:val="FR4"/>
    <w:rsid w:val="004C3F5A"/>
    <w:rPr>
      <w:rFonts w:ascii="Times New Roman" w:eastAsia="Times New Roman" w:hAnsi="Times New Roman"/>
      <w:sz w:val="18"/>
      <w:lang w:val="ru-RU" w:eastAsia="ru-RU" w:bidi="ar-SA"/>
    </w:rPr>
  </w:style>
  <w:style w:type="paragraph" w:customStyle="1" w:styleId="10">
    <w:name w:val="Обычный1"/>
    <w:rsid w:val="004C3F5A"/>
    <w:pPr>
      <w:widowControl w:val="0"/>
      <w:snapToGrid w:val="0"/>
    </w:pPr>
    <w:rPr>
      <w:rFonts w:ascii="Arial" w:eastAsia="Times New Roman" w:hAnsi="Arial"/>
      <w:sz w:val="18"/>
    </w:rPr>
  </w:style>
  <w:style w:type="paragraph" w:styleId="af0">
    <w:name w:val="Balloon Text"/>
    <w:basedOn w:val="a"/>
    <w:semiHidden/>
    <w:rsid w:val="004A0C1F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07763C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07763C"/>
    <w:pPr>
      <w:widowControl w:val="0"/>
      <w:autoSpaceDE w:val="0"/>
      <w:autoSpaceDN w:val="0"/>
      <w:adjustRightInd w:val="0"/>
      <w:jc w:val="center"/>
    </w:pPr>
  </w:style>
  <w:style w:type="paragraph" w:customStyle="1" w:styleId="Default">
    <w:name w:val="Default"/>
    <w:rsid w:val="007E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7E2697"/>
    <w:pPr>
      <w:spacing w:line="236" w:lineRule="atLeast"/>
    </w:pPr>
    <w:rPr>
      <w:color w:val="auto"/>
    </w:rPr>
  </w:style>
  <w:style w:type="paragraph" w:customStyle="1" w:styleId="CM63">
    <w:name w:val="CM63"/>
    <w:basedOn w:val="Default"/>
    <w:next w:val="Default"/>
    <w:rsid w:val="007E2697"/>
    <w:pPr>
      <w:spacing w:after="398"/>
    </w:pPr>
    <w:rPr>
      <w:color w:val="auto"/>
    </w:rPr>
  </w:style>
  <w:style w:type="character" w:customStyle="1" w:styleId="15">
    <w:name w:val="Знак Знак15"/>
    <w:basedOn w:val="a1"/>
    <w:locked/>
    <w:rsid w:val="005030AC"/>
    <w:rPr>
      <w:rFonts w:ascii="Arial" w:hAnsi="Arial" w:cs="Times New Roman"/>
      <w:lang w:val="nl" w:eastAsia="en-US" w:bidi="ar-SA"/>
    </w:rPr>
  </w:style>
  <w:style w:type="character" w:styleId="af1">
    <w:name w:val="page number"/>
    <w:basedOn w:val="a1"/>
    <w:rsid w:val="008A64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49710">
          <w:marLeft w:val="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30">
          <w:marLeft w:val="400"/>
          <w:marRight w:val="20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sha\&#1056;&#1072;&#1073;&#1086;&#1095;&#1080;&#1081;%20&#1089;&#1090;&#1086;&#1083;\&#1064;&#1072;&#1073;&#1083;&#1086;&#1085;%20&#1055;&#104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</Template>
  <TotalTime>347</TotalTime>
  <Pages>5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mmm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mvart2010</dc:creator>
  <cp:lastModifiedBy>Владелец</cp:lastModifiedBy>
  <cp:revision>54</cp:revision>
  <cp:lastPrinted>2011-10-31T04:12:00Z</cp:lastPrinted>
  <dcterms:created xsi:type="dcterms:W3CDTF">2011-09-13T10:04:00Z</dcterms:created>
  <dcterms:modified xsi:type="dcterms:W3CDTF">2011-11-07T10:01:00Z</dcterms:modified>
</cp:coreProperties>
</file>